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A0" w:rsidRPr="007D69D0" w:rsidRDefault="00A603A0" w:rsidP="00A603A0">
      <w:pPr>
        <w:jc w:val="center"/>
        <w:rPr>
          <w:b/>
          <w:color w:val="000000"/>
          <w:sz w:val="26"/>
          <w:szCs w:val="26"/>
        </w:rPr>
      </w:pPr>
      <w:r w:rsidRPr="007D69D0">
        <w:rPr>
          <w:b/>
          <w:sz w:val="26"/>
          <w:szCs w:val="26"/>
        </w:rPr>
        <w:t xml:space="preserve">Графическое описание местоположения границ территориальной зоны </w:t>
      </w:r>
      <w:r w:rsidRPr="007D69D0">
        <w:rPr>
          <w:b/>
          <w:color w:val="000000"/>
          <w:sz w:val="26"/>
          <w:szCs w:val="26"/>
        </w:rPr>
        <w:t xml:space="preserve">жилой застройки: индивидуальной, малоэтажной многоквартирной, блокированной </w:t>
      </w:r>
    </w:p>
    <w:p w:rsidR="00A603A0" w:rsidRPr="007D69D0" w:rsidRDefault="00A603A0" w:rsidP="00A603A0">
      <w:pPr>
        <w:jc w:val="center"/>
        <w:rPr>
          <w:rFonts w:eastAsia="SimSun"/>
          <w:b/>
          <w:color w:val="000000"/>
          <w:sz w:val="26"/>
          <w:szCs w:val="26"/>
          <w:lang w:eastAsia="ar-SA"/>
        </w:rPr>
      </w:pPr>
      <w:r w:rsidRPr="007D69D0">
        <w:rPr>
          <w:b/>
          <w:color w:val="000000"/>
          <w:sz w:val="26"/>
          <w:szCs w:val="26"/>
        </w:rPr>
        <w:t>(1-4 этажей)</w:t>
      </w:r>
      <w:r w:rsidRPr="007D69D0">
        <w:rPr>
          <w:rFonts w:eastAsia="Calibri"/>
          <w:b/>
          <w:color w:val="000000"/>
          <w:sz w:val="26"/>
          <w:szCs w:val="26"/>
        </w:rPr>
        <w:t xml:space="preserve"> </w:t>
      </w:r>
      <w:r w:rsidRPr="007D69D0">
        <w:rPr>
          <w:b/>
          <w:color w:val="000000"/>
          <w:sz w:val="26"/>
          <w:szCs w:val="26"/>
        </w:rPr>
        <w:t xml:space="preserve"> ЖЗ-1 в</w:t>
      </w:r>
      <w:r w:rsidRPr="007D69D0">
        <w:rPr>
          <w:b/>
          <w:sz w:val="26"/>
          <w:szCs w:val="26"/>
        </w:rPr>
        <w:t xml:space="preserve"> границах </w:t>
      </w:r>
      <w:r w:rsidRPr="007D69D0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A603A0" w:rsidRDefault="00A603A0" w:rsidP="00A603A0">
      <w:pPr>
        <w:jc w:val="center"/>
        <w:rPr>
          <w:rFonts w:eastAsia="SimSun"/>
          <w:b/>
          <w:color w:val="000000"/>
          <w:sz w:val="40"/>
          <w:szCs w:val="40"/>
          <w:lang w:eastAsia="ar-SA"/>
        </w:rPr>
      </w:pPr>
    </w:p>
    <w:p w:rsidR="00A603A0" w:rsidRDefault="00A603A0" w:rsidP="00A603A0">
      <w:pPr>
        <w:jc w:val="center"/>
        <w:rPr>
          <w:b/>
          <w:sz w:val="26"/>
          <w:szCs w:val="26"/>
        </w:rPr>
      </w:pPr>
    </w:p>
    <w:p w:rsidR="00A603A0" w:rsidRDefault="00A603A0" w:rsidP="00A603A0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A603A0" w:rsidRPr="007D69D0" w:rsidRDefault="00A603A0" w:rsidP="00A603A0">
      <w:pPr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Территориальная зона </w:t>
      </w:r>
      <w:r w:rsidRPr="007D69D0">
        <w:rPr>
          <w:b/>
          <w:color w:val="000000"/>
          <w:sz w:val="26"/>
          <w:szCs w:val="26"/>
        </w:rPr>
        <w:t xml:space="preserve">жилой застройки: индивидуальной, малоэтажной многоквартирной, блокированной </w:t>
      </w:r>
    </w:p>
    <w:p w:rsidR="00A603A0" w:rsidRPr="009070B7" w:rsidRDefault="00A603A0" w:rsidP="00A603A0">
      <w:pPr>
        <w:jc w:val="center"/>
        <w:rPr>
          <w:sz w:val="24"/>
          <w:szCs w:val="24"/>
        </w:rPr>
      </w:pPr>
      <w:r w:rsidRPr="007D69D0">
        <w:rPr>
          <w:b/>
          <w:color w:val="000000"/>
          <w:sz w:val="26"/>
          <w:szCs w:val="26"/>
        </w:rPr>
        <w:t>(1-4 этажей)</w:t>
      </w:r>
      <w:r w:rsidRPr="007D69D0">
        <w:rPr>
          <w:rFonts w:eastAsia="Calibri"/>
          <w:b/>
          <w:color w:val="000000"/>
          <w:sz w:val="26"/>
          <w:szCs w:val="26"/>
        </w:rPr>
        <w:t xml:space="preserve"> </w:t>
      </w:r>
      <w:r w:rsidRPr="007D69D0">
        <w:rPr>
          <w:b/>
          <w:color w:val="000000"/>
          <w:sz w:val="26"/>
          <w:szCs w:val="26"/>
        </w:rPr>
        <w:t xml:space="preserve"> ЖЗ-1</w:t>
      </w:r>
    </w:p>
    <w:p w:rsidR="00A603A0" w:rsidRPr="00A833AC" w:rsidRDefault="00A603A0" w:rsidP="00A603A0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 – объект)</w:t>
      </w:r>
    </w:p>
    <w:p w:rsidR="00A603A0" w:rsidRPr="009070B7" w:rsidRDefault="00A603A0" w:rsidP="00A603A0">
      <w:pPr>
        <w:ind w:left="567" w:right="567"/>
        <w:jc w:val="center"/>
        <w:rPr>
          <w:sz w:val="24"/>
          <w:szCs w:val="24"/>
        </w:rPr>
      </w:pPr>
    </w:p>
    <w:p w:rsidR="00A603A0" w:rsidRPr="009070B7" w:rsidRDefault="00A603A0" w:rsidP="00A603A0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A603A0" w:rsidRPr="00BA116E" w:rsidRDefault="00A603A0" w:rsidP="00A603A0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A603A0" w:rsidRPr="00BA116E" w:rsidTr="0075627A">
        <w:trPr>
          <w:tblHeader/>
        </w:trPr>
        <w:tc>
          <w:tcPr>
            <w:tcW w:w="9701" w:type="dxa"/>
            <w:gridSpan w:val="3"/>
            <w:vAlign w:val="center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A603A0" w:rsidRPr="00BA116E" w:rsidTr="0075627A">
        <w:trPr>
          <w:tblHeader/>
        </w:trPr>
        <w:tc>
          <w:tcPr>
            <w:tcW w:w="9701" w:type="dxa"/>
            <w:gridSpan w:val="3"/>
            <w:vAlign w:val="center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A603A0" w:rsidRPr="00BA116E" w:rsidTr="0075627A">
        <w:trPr>
          <w:tblHeader/>
        </w:trPr>
        <w:tc>
          <w:tcPr>
            <w:tcW w:w="680" w:type="dxa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750" w:type="dxa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A603A0" w:rsidRPr="00BA116E" w:rsidTr="0075627A">
        <w:trPr>
          <w:tblHeader/>
        </w:trPr>
        <w:tc>
          <w:tcPr>
            <w:tcW w:w="680" w:type="dxa"/>
          </w:tcPr>
          <w:p w:rsidR="00A603A0" w:rsidRPr="00BA116E" w:rsidRDefault="00A603A0" w:rsidP="0075627A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A603A0" w:rsidRPr="00BA116E" w:rsidRDefault="00A603A0" w:rsidP="0075627A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A603A0" w:rsidRPr="00BA116E" w:rsidRDefault="00A603A0" w:rsidP="0075627A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A603A0" w:rsidRPr="00BA116E" w:rsidTr="0075627A">
        <w:tc>
          <w:tcPr>
            <w:tcW w:w="680" w:type="dxa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A603A0" w:rsidRPr="00BA116E" w:rsidRDefault="00A603A0" w:rsidP="0075627A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A603A0" w:rsidRPr="00F333F8" w:rsidRDefault="00A603A0" w:rsidP="0075627A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 xml:space="preserve">Ивановская область, </w:t>
            </w:r>
          </w:p>
          <w:p w:rsidR="00A603A0" w:rsidRPr="00F333F8" w:rsidRDefault="00A603A0" w:rsidP="007562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A603A0" w:rsidRPr="006D0A97" w:rsidRDefault="00A603A0" w:rsidP="0075627A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Pr="00F333F8">
              <w:rPr>
                <w:sz w:val="26"/>
                <w:szCs w:val="26"/>
              </w:rPr>
              <w:t xml:space="preserve"> городское поселение</w:t>
            </w:r>
            <w:r>
              <w:rPr>
                <w:sz w:val="26"/>
                <w:szCs w:val="26"/>
              </w:rPr>
              <w:t>, г. Родники</w:t>
            </w:r>
          </w:p>
        </w:tc>
      </w:tr>
      <w:tr w:rsidR="00A603A0" w:rsidRPr="00BA116E" w:rsidTr="0075627A">
        <w:tc>
          <w:tcPr>
            <w:tcW w:w="680" w:type="dxa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A603A0" w:rsidRPr="00BA116E" w:rsidRDefault="00A603A0" w:rsidP="0075627A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 объекта +/- величина погрешности определения площади</w:t>
            </w:r>
          </w:p>
          <w:p w:rsidR="00A603A0" w:rsidRPr="00BA116E" w:rsidRDefault="00A603A0" w:rsidP="0075627A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(P +/- Дельта P)</w:t>
            </w:r>
          </w:p>
        </w:tc>
        <w:tc>
          <w:tcPr>
            <w:tcW w:w="6271" w:type="dxa"/>
          </w:tcPr>
          <w:p w:rsidR="00A603A0" w:rsidRPr="005C1B32" w:rsidRDefault="005C1B32" w:rsidP="005C1B3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C1B32">
              <w:rPr>
                <w:sz w:val="26"/>
                <w:szCs w:val="26"/>
              </w:rPr>
              <w:t xml:space="preserve">5 632 927 </w:t>
            </w:r>
            <w:r w:rsidR="00A603A0" w:rsidRPr="005C1B32">
              <w:rPr>
                <w:sz w:val="26"/>
                <w:szCs w:val="26"/>
              </w:rPr>
              <w:t>± 8</w:t>
            </w:r>
            <w:r w:rsidRPr="005C1B32">
              <w:rPr>
                <w:sz w:val="26"/>
                <w:szCs w:val="26"/>
              </w:rPr>
              <w:t>306</w:t>
            </w:r>
            <w:r w:rsidR="00A603A0" w:rsidRPr="005C1B32">
              <w:rPr>
                <w:sz w:val="26"/>
                <w:szCs w:val="26"/>
              </w:rPr>
              <w:t xml:space="preserve"> кв.м</w:t>
            </w:r>
          </w:p>
        </w:tc>
      </w:tr>
      <w:tr w:rsidR="00A603A0" w:rsidRPr="00BA116E" w:rsidTr="0075627A">
        <w:tc>
          <w:tcPr>
            <w:tcW w:w="680" w:type="dxa"/>
          </w:tcPr>
          <w:p w:rsidR="00A603A0" w:rsidRPr="00BA116E" w:rsidRDefault="00A603A0" w:rsidP="0075627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A603A0" w:rsidRPr="00BA116E" w:rsidRDefault="00A603A0" w:rsidP="0075627A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A603A0" w:rsidRPr="00135D66" w:rsidRDefault="00A603A0" w:rsidP="0075627A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135D66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 xml:space="preserve">1. </w:t>
            </w: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  <w:bookmarkEnd w:id="1"/>
            <w:bookmarkEnd w:id="2"/>
            <w:bookmarkEnd w:id="3"/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Предельный  максимальный  размер  земельных  участков – 2500 кв. м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bookmarkStart w:id="4" w:name="_Toc500427954"/>
            <w:r w:rsidRPr="00135D66">
              <w:rPr>
                <w:b/>
                <w:sz w:val="24"/>
                <w:szCs w:val="24"/>
              </w:rPr>
              <w:t xml:space="preserve">2. </w:t>
            </w:r>
            <w:bookmarkEnd w:id="4"/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  <w:r w:rsidRPr="00135D66">
              <w:rPr>
                <w:sz w:val="24"/>
                <w:szCs w:val="24"/>
              </w:rPr>
              <w:t>Предельный  минимальный  размер  земельных  участков – 500 кв. м</w:t>
            </w:r>
            <w:bookmarkStart w:id="5" w:name="_Toc500427955"/>
            <w:r w:rsidRPr="00135D66">
              <w:rPr>
                <w:b/>
                <w:sz w:val="24"/>
                <w:szCs w:val="24"/>
              </w:rPr>
              <w:t xml:space="preserve"> 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lastRenderedPageBreak/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 xml:space="preserve">3. </w:t>
            </w: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  <w:bookmarkEnd w:id="5"/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Предельный  минимальный  размер  земельных  участков – 500 кв. м</w:t>
            </w:r>
            <w:r w:rsidRPr="00135D66">
              <w:rPr>
                <w:b/>
                <w:sz w:val="24"/>
                <w:szCs w:val="24"/>
              </w:rPr>
              <w:t xml:space="preserve"> 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jc w:val="both"/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135D66">
              <w:rPr>
                <w:b/>
                <w:sz w:val="24"/>
                <w:szCs w:val="24"/>
              </w:rPr>
              <w:t xml:space="preserve">4. </w:t>
            </w:r>
            <w:r w:rsidRPr="00135D66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135D66">
              <w:rPr>
                <w:color w:val="000000"/>
                <w:sz w:val="24"/>
                <w:szCs w:val="24"/>
              </w:rPr>
              <w:t>, 3.1</w:t>
            </w:r>
          </w:p>
          <w:bookmarkEnd w:id="6"/>
          <w:bookmarkEnd w:id="7"/>
          <w:bookmarkEnd w:id="8"/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jc w:val="both"/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 xml:space="preserve">5. </w:t>
            </w:r>
            <w:r w:rsidRPr="00135D66">
              <w:rPr>
                <w:b/>
                <w:color w:val="000000"/>
                <w:sz w:val="24"/>
                <w:szCs w:val="24"/>
              </w:rPr>
              <w:t xml:space="preserve">Дошкольное, начальное и среднее общее образование, </w:t>
            </w:r>
            <w:r w:rsidRPr="00135D66">
              <w:rPr>
                <w:color w:val="000000"/>
                <w:sz w:val="24"/>
                <w:szCs w:val="24"/>
              </w:rPr>
              <w:t>3.5.1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 xml:space="preserve">6. </w:t>
            </w:r>
            <w:r w:rsidRPr="00135D66">
              <w:rPr>
                <w:b/>
                <w:color w:val="000000"/>
                <w:sz w:val="24"/>
                <w:szCs w:val="24"/>
              </w:rPr>
              <w:t>Среднее и высшее профессиональное образование, 3.5.2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pStyle w:val="ac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A603A0" w:rsidRPr="00135D66" w:rsidRDefault="00A603A0" w:rsidP="0075627A">
            <w:pPr>
              <w:pStyle w:val="ac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135D6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A603A0" w:rsidRPr="00135D66" w:rsidRDefault="00A603A0" w:rsidP="0075627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5D66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  <w:r w:rsidRPr="00135D6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bookmarkEnd w:id="9"/>
            <w:bookmarkEnd w:id="10"/>
            <w:bookmarkEnd w:id="11"/>
            <w:r w:rsidRPr="00135D66">
              <w:rPr>
                <w:rFonts w:ascii="Times New Roman" w:hAnsi="Times New Roman"/>
                <w:sz w:val="24"/>
                <w:szCs w:val="24"/>
                <w:lang w:val="ru-RU"/>
              </w:rPr>
              <w:t>Социальное обслуживание, 3.2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bookmarkStart w:id="12" w:name="_Toc500427959"/>
            <w:r w:rsidRPr="00135D66">
              <w:rPr>
                <w:b/>
                <w:sz w:val="24"/>
                <w:szCs w:val="24"/>
              </w:rPr>
              <w:t>8. Дома социального обслуживания, 3.2.1</w:t>
            </w:r>
            <w:bookmarkEnd w:id="12"/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bookmarkStart w:id="13" w:name="_Toc500427960"/>
            <w:r w:rsidRPr="00135D66">
              <w:rPr>
                <w:b/>
                <w:sz w:val="24"/>
                <w:szCs w:val="24"/>
              </w:rPr>
              <w:t>9. Оказание социальной помощи населению, 3.2.2</w:t>
            </w:r>
            <w:bookmarkEnd w:id="13"/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lastRenderedPageBreak/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bookmarkStart w:id="14" w:name="_Toc500427961"/>
            <w:r w:rsidRPr="00135D66">
              <w:rPr>
                <w:b/>
                <w:sz w:val="24"/>
                <w:szCs w:val="24"/>
              </w:rPr>
              <w:t>10. Оказание услуг связи, 3.2.3</w:t>
            </w:r>
            <w:bookmarkEnd w:id="14"/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bookmarkStart w:id="15" w:name="_Toc500427962"/>
            <w:r w:rsidRPr="00135D66">
              <w:rPr>
                <w:b/>
                <w:sz w:val="24"/>
                <w:szCs w:val="24"/>
              </w:rPr>
              <w:t>11. Общежития, 3.2.4</w:t>
            </w:r>
            <w:bookmarkEnd w:id="15"/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bookmarkStart w:id="16" w:name="_Toc500427963"/>
            <w:r w:rsidRPr="00135D66">
              <w:rPr>
                <w:b/>
                <w:sz w:val="24"/>
                <w:szCs w:val="24"/>
              </w:rPr>
              <w:t xml:space="preserve">12. </w:t>
            </w:r>
            <w:bookmarkEnd w:id="16"/>
            <w:r w:rsidRPr="00135D66">
              <w:rPr>
                <w:b/>
                <w:sz w:val="24"/>
                <w:szCs w:val="24"/>
              </w:rPr>
              <w:t>Бытовое обслуживание, 3.3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13. Здравоохранение, 3.4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14. Амбулаторно-поликлиническое обслуживание, 3.4.1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15. Культурное развитие, 3.6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16. Религиозное использование, 3.7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17. Ветеринарное обслуживание, 3.10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lastRenderedPageBreak/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18. Амбулаторное ветеринарное обслуживание, 3.10.1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19. Деловое управление, 4.1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20. Рынки, 4.3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21. Магазины, 4.4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22. Общественное питание, 4.6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Малоэтажная многоквартирная жилая застройка, 2.1.1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Блокированная жилая застройка, 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23. Гостиничное обслуживание, 4.7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24. Спорт, 5.1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  <w:p w:rsidR="00A603A0" w:rsidRPr="00135D66" w:rsidRDefault="00A603A0" w:rsidP="0075627A">
            <w:pPr>
              <w:rPr>
                <w:b/>
                <w:sz w:val="24"/>
                <w:szCs w:val="24"/>
              </w:rPr>
            </w:pPr>
            <w:r w:rsidRPr="00135D66">
              <w:rPr>
                <w:b/>
                <w:sz w:val="24"/>
                <w:szCs w:val="24"/>
              </w:rPr>
              <w:t>25. Связь, 6.8</w:t>
            </w:r>
          </w:p>
          <w:p w:rsidR="00A603A0" w:rsidRPr="00135D66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lastRenderedPageBreak/>
              <w:t>Для индивидуального жилищного строительства</w:t>
            </w:r>
            <w:r w:rsidRPr="00135D66">
              <w:rPr>
                <w:color w:val="000000"/>
                <w:sz w:val="24"/>
                <w:szCs w:val="24"/>
              </w:rPr>
              <w:t>, 2.1</w:t>
            </w:r>
          </w:p>
          <w:p w:rsidR="00A603A0" w:rsidRPr="00135D66" w:rsidRDefault="00A603A0" w:rsidP="0075627A">
            <w:pPr>
              <w:rPr>
                <w:color w:val="000000"/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>Малоэтажная многоквартирная жилая застройка</w:t>
            </w:r>
            <w:r w:rsidRPr="00135D66">
              <w:rPr>
                <w:color w:val="000000"/>
                <w:sz w:val="24"/>
                <w:szCs w:val="24"/>
              </w:rPr>
              <w:t xml:space="preserve">, 2.1.1 </w:t>
            </w:r>
          </w:p>
          <w:p w:rsidR="00A603A0" w:rsidRPr="00574FA5" w:rsidRDefault="00A603A0" w:rsidP="0075627A">
            <w:pPr>
              <w:rPr>
                <w:sz w:val="24"/>
                <w:szCs w:val="24"/>
              </w:rPr>
            </w:pPr>
            <w:r w:rsidRPr="00135D66">
              <w:rPr>
                <w:b/>
                <w:color w:val="000000"/>
                <w:sz w:val="24"/>
                <w:szCs w:val="24"/>
              </w:rPr>
              <w:t xml:space="preserve">Блокированная жилая застройка, </w:t>
            </w:r>
            <w:r w:rsidRPr="00135D66">
              <w:rPr>
                <w:color w:val="000000"/>
                <w:sz w:val="24"/>
                <w:szCs w:val="24"/>
              </w:rPr>
              <w:t>2.3</w:t>
            </w:r>
          </w:p>
        </w:tc>
      </w:tr>
    </w:tbl>
    <w:p w:rsidR="00A603A0" w:rsidRDefault="00A603A0">
      <w:r>
        <w:lastRenderedPageBreak/>
        <w:br w:type="page"/>
      </w:r>
    </w:p>
    <w:tbl>
      <w:tblPr>
        <w:tblW w:w="9758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9"/>
        <w:gridCol w:w="1237"/>
        <w:gridCol w:w="1239"/>
        <w:gridCol w:w="2217"/>
        <w:gridCol w:w="2125"/>
        <w:gridCol w:w="1821"/>
      </w:tblGrid>
      <w:tr w:rsidR="007B5258" w:rsidTr="00A671E9">
        <w:trPr>
          <w:trHeight w:val="397"/>
          <w:tblHeader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B5258" w:rsidRPr="00BA116E" w:rsidRDefault="007B5258" w:rsidP="007B5258">
            <w:pPr>
              <w:spacing w:before="360" w:after="60"/>
              <w:jc w:val="center"/>
              <w:rPr>
                <w:sz w:val="24"/>
                <w:szCs w:val="24"/>
              </w:rPr>
            </w:pPr>
            <w:r w:rsidRPr="00BA116E">
              <w:rPr>
                <w:sz w:val="24"/>
                <w:szCs w:val="24"/>
              </w:rPr>
              <w:lastRenderedPageBreak/>
              <w:t>Раздел 2</w:t>
            </w:r>
          </w:p>
        </w:tc>
      </w:tr>
      <w:tr w:rsidR="007B5258" w:rsidRPr="00144965" w:rsidTr="00A671E9">
        <w:trPr>
          <w:trHeight w:val="397"/>
          <w:tblHeader/>
        </w:trPr>
        <w:tc>
          <w:tcPr>
            <w:tcW w:w="5000" w:type="pct"/>
            <w:gridSpan w:val="6"/>
            <w:shd w:val="clear" w:color="auto" w:fill="auto"/>
          </w:tcPr>
          <w:p w:rsidR="007B5258" w:rsidRPr="00FA4EF8" w:rsidRDefault="007B5258" w:rsidP="0075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7B5258" w:rsidRPr="00144965" w:rsidTr="007B5258">
        <w:trPr>
          <w:cantSplit/>
          <w:trHeight w:val="397"/>
        </w:trPr>
        <w:tc>
          <w:tcPr>
            <w:tcW w:w="5000" w:type="pct"/>
            <w:gridSpan w:val="6"/>
            <w:shd w:val="clear" w:color="auto" w:fill="auto"/>
            <w:vAlign w:val="bottom"/>
          </w:tcPr>
          <w:p w:rsidR="007B5258" w:rsidRPr="00BA116E" w:rsidRDefault="007B5258" w:rsidP="0075627A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  <w:r>
              <w:rPr>
                <w:sz w:val="23"/>
                <w:szCs w:val="23"/>
              </w:rPr>
              <w:t xml:space="preserve"> </w:t>
            </w:r>
            <w:r w:rsidRPr="007B5258">
              <w:rPr>
                <w:b/>
                <w:i/>
                <w:sz w:val="23"/>
                <w:szCs w:val="23"/>
              </w:rPr>
              <w:t>Родники</w:t>
            </w:r>
          </w:p>
        </w:tc>
      </w:tr>
      <w:tr w:rsidR="007B5258" w:rsidRPr="00144965" w:rsidTr="007B5258">
        <w:trPr>
          <w:cantSplit/>
          <w:trHeight w:val="397"/>
        </w:trPr>
        <w:tc>
          <w:tcPr>
            <w:tcW w:w="5000" w:type="pct"/>
            <w:gridSpan w:val="6"/>
            <w:shd w:val="clear" w:color="auto" w:fill="auto"/>
          </w:tcPr>
          <w:p w:rsidR="007B5258" w:rsidRPr="00BA116E" w:rsidRDefault="007B5258" w:rsidP="007B5258">
            <w:pPr>
              <w:ind w:firstLine="44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B5258" w:rsidRPr="00144965" w:rsidTr="007B5258">
        <w:trPr>
          <w:cantSplit/>
          <w:trHeight w:val="615"/>
        </w:trPr>
        <w:tc>
          <w:tcPr>
            <w:tcW w:w="573" w:type="pct"/>
            <w:vMerge w:val="restart"/>
            <w:shd w:val="clear" w:color="auto" w:fill="auto"/>
            <w:vAlign w:val="center"/>
          </w:tcPr>
          <w:p w:rsidR="007B5258" w:rsidRPr="007B5258" w:rsidRDefault="007B5258" w:rsidP="00181B08">
            <w:pPr>
              <w:jc w:val="center"/>
            </w:pPr>
            <w:r w:rsidRPr="007B5258">
              <w:t>Обозначение характерных точек границ</w:t>
            </w:r>
          </w:p>
        </w:tc>
        <w:tc>
          <w:tcPr>
            <w:tcW w:w="1269" w:type="pct"/>
            <w:gridSpan w:val="2"/>
            <w:shd w:val="clear" w:color="auto" w:fill="auto"/>
            <w:vAlign w:val="center"/>
          </w:tcPr>
          <w:p w:rsidR="007B5258" w:rsidRPr="007B5258" w:rsidRDefault="007B5258" w:rsidP="00181B08">
            <w:pPr>
              <w:pStyle w:val="10"/>
              <w:jc w:val="center"/>
              <w:rPr>
                <w:sz w:val="20"/>
              </w:rPr>
            </w:pPr>
            <w:r w:rsidRPr="007B5258">
              <w:rPr>
                <w:sz w:val="20"/>
              </w:rPr>
              <w:t>Координаты, м</w:t>
            </w:r>
          </w:p>
        </w:tc>
        <w:tc>
          <w:tcPr>
            <w:tcW w:w="1136" w:type="pct"/>
            <w:vMerge w:val="restart"/>
            <w:shd w:val="clear" w:color="auto" w:fill="auto"/>
            <w:vAlign w:val="center"/>
          </w:tcPr>
          <w:p w:rsidR="007B5258" w:rsidRPr="007B5258" w:rsidRDefault="007B5258" w:rsidP="00181B08">
            <w:pPr>
              <w:pStyle w:val="10"/>
              <w:jc w:val="center"/>
              <w:rPr>
                <w:b/>
                <w:sz w:val="20"/>
              </w:rPr>
            </w:pPr>
            <w:r w:rsidRPr="007B5258">
              <w:rPr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7B5258" w:rsidRPr="007B5258" w:rsidRDefault="007B5258" w:rsidP="00181B08">
            <w:pPr>
              <w:pStyle w:val="10"/>
              <w:jc w:val="center"/>
              <w:rPr>
                <w:b/>
                <w:sz w:val="20"/>
              </w:rPr>
            </w:pPr>
            <w:r w:rsidRPr="007B5258">
              <w:rPr>
                <w:sz w:val="20"/>
              </w:rPr>
              <w:t xml:space="preserve">Средняя </w:t>
            </w:r>
            <w:proofErr w:type="spellStart"/>
            <w:r w:rsidRPr="007B5258">
              <w:rPr>
                <w:sz w:val="20"/>
              </w:rPr>
              <w:t>квадратическая</w:t>
            </w:r>
            <w:proofErr w:type="spellEnd"/>
            <w:r w:rsidRPr="007B5258">
              <w:rPr>
                <w:sz w:val="20"/>
              </w:rPr>
              <w:t xml:space="preserve"> погрешность положения характерной точки (</w:t>
            </w:r>
            <w:proofErr w:type="spellStart"/>
            <w:r w:rsidRPr="007B5258">
              <w:rPr>
                <w:sz w:val="20"/>
              </w:rPr>
              <w:t>Mt</w:t>
            </w:r>
            <w:proofErr w:type="spellEnd"/>
            <w:r w:rsidRPr="007B5258">
              <w:rPr>
                <w:sz w:val="20"/>
              </w:rPr>
              <w:t>), м</w:t>
            </w:r>
          </w:p>
        </w:tc>
        <w:tc>
          <w:tcPr>
            <w:tcW w:w="933" w:type="pct"/>
            <w:vMerge w:val="restart"/>
          </w:tcPr>
          <w:p w:rsidR="007B5258" w:rsidRPr="007B5258" w:rsidRDefault="007B5258" w:rsidP="00181B08">
            <w:pPr>
              <w:pStyle w:val="10"/>
              <w:jc w:val="center"/>
              <w:rPr>
                <w:sz w:val="22"/>
                <w:szCs w:val="22"/>
              </w:rPr>
            </w:pPr>
            <w:r w:rsidRPr="007B5258">
              <w:rPr>
                <w:sz w:val="22"/>
                <w:szCs w:val="22"/>
              </w:rPr>
              <w:t xml:space="preserve">Описание </w:t>
            </w:r>
            <w:r w:rsidRPr="007B525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B5258" w:rsidRPr="00144965" w:rsidTr="007B5258">
        <w:trPr>
          <w:cantSplit/>
          <w:trHeight w:val="382"/>
        </w:trPr>
        <w:tc>
          <w:tcPr>
            <w:tcW w:w="573" w:type="pct"/>
            <w:vMerge/>
            <w:shd w:val="clear" w:color="auto" w:fill="auto"/>
            <w:vAlign w:val="center"/>
          </w:tcPr>
          <w:p w:rsidR="007B5258" w:rsidRPr="007B5258" w:rsidRDefault="007B5258" w:rsidP="00181B08">
            <w:pPr>
              <w:jc w:val="center"/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7B5258" w:rsidRDefault="007B5258" w:rsidP="00181B08">
            <w:pPr>
              <w:pStyle w:val="10"/>
              <w:jc w:val="center"/>
              <w:rPr>
                <w:sz w:val="20"/>
              </w:rPr>
            </w:pPr>
            <w:r w:rsidRPr="007B525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7B5258" w:rsidRDefault="007B5258" w:rsidP="00181B08">
            <w:pPr>
              <w:pStyle w:val="10"/>
              <w:jc w:val="center"/>
              <w:rPr>
                <w:sz w:val="20"/>
              </w:rPr>
            </w:pPr>
            <w:r w:rsidRPr="007B5258">
              <w:rPr>
                <w:sz w:val="20"/>
              </w:rPr>
              <w:t>У</w:t>
            </w:r>
          </w:p>
        </w:tc>
        <w:tc>
          <w:tcPr>
            <w:tcW w:w="1136" w:type="pct"/>
            <w:vMerge/>
            <w:shd w:val="clear" w:color="auto" w:fill="auto"/>
            <w:vAlign w:val="center"/>
          </w:tcPr>
          <w:p w:rsidR="007B5258" w:rsidRPr="00144965" w:rsidRDefault="007B5258" w:rsidP="00181B08">
            <w:pPr>
              <w:pStyle w:val="10"/>
              <w:jc w:val="center"/>
              <w:rPr>
                <w:b/>
                <w:sz w:val="20"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7B5258" w:rsidRPr="00144965" w:rsidRDefault="007B5258" w:rsidP="00181B08">
            <w:pPr>
              <w:pStyle w:val="10"/>
              <w:jc w:val="center"/>
              <w:rPr>
                <w:b/>
                <w:sz w:val="20"/>
              </w:rPr>
            </w:pPr>
          </w:p>
        </w:tc>
        <w:tc>
          <w:tcPr>
            <w:tcW w:w="933" w:type="pct"/>
            <w:vMerge/>
          </w:tcPr>
          <w:p w:rsidR="007B5258" w:rsidRPr="00144965" w:rsidRDefault="007B5258" w:rsidP="00181B08">
            <w:pPr>
              <w:pStyle w:val="10"/>
              <w:jc w:val="center"/>
              <w:rPr>
                <w:b/>
                <w:sz w:val="20"/>
              </w:rPr>
            </w:pPr>
          </w:p>
        </w:tc>
      </w:tr>
      <w:tr w:rsidR="007B5258" w:rsidRPr="00144965" w:rsidTr="007B5258">
        <w:trPr>
          <w:cantSplit/>
          <w:trHeight w:val="158"/>
        </w:trPr>
        <w:tc>
          <w:tcPr>
            <w:tcW w:w="573" w:type="pct"/>
            <w:shd w:val="clear" w:color="auto" w:fill="auto"/>
            <w:vAlign w:val="center"/>
          </w:tcPr>
          <w:p w:rsidR="007B5258" w:rsidRPr="00144965" w:rsidRDefault="007B5258" w:rsidP="00181B08">
            <w:pPr>
              <w:jc w:val="center"/>
              <w:rPr>
                <w:b/>
              </w:rPr>
            </w:pPr>
            <w:r w:rsidRPr="00144965">
              <w:rPr>
                <w:b/>
              </w:rPr>
              <w:t>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44965" w:rsidRDefault="007B5258" w:rsidP="00181B08">
            <w:pPr>
              <w:jc w:val="center"/>
              <w:rPr>
                <w:b/>
              </w:rPr>
            </w:pPr>
            <w:r w:rsidRPr="00144965">
              <w:rPr>
                <w:b/>
              </w:rPr>
              <w:t>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44965" w:rsidRDefault="007B5258" w:rsidP="00181B08">
            <w:pPr>
              <w:jc w:val="center"/>
              <w:rPr>
                <w:b/>
              </w:rPr>
            </w:pPr>
            <w:r w:rsidRPr="00144965">
              <w:rPr>
                <w:b/>
              </w:rPr>
              <w:t>3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7B5258" w:rsidRPr="00144965" w:rsidRDefault="007B5258" w:rsidP="00181B08">
            <w:pPr>
              <w:jc w:val="center"/>
              <w:rPr>
                <w:b/>
              </w:rPr>
            </w:pPr>
            <w:r w:rsidRPr="00144965">
              <w:rPr>
                <w:b/>
              </w:rPr>
              <w:t>4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7B5258" w:rsidRPr="00144965" w:rsidRDefault="007B5258" w:rsidP="00181B08">
            <w:pPr>
              <w:jc w:val="center"/>
              <w:rPr>
                <w:b/>
              </w:rPr>
            </w:pPr>
            <w:r w:rsidRPr="00144965">
              <w:rPr>
                <w:b/>
              </w:rPr>
              <w:t>5</w:t>
            </w:r>
          </w:p>
        </w:tc>
        <w:tc>
          <w:tcPr>
            <w:tcW w:w="933" w:type="pct"/>
          </w:tcPr>
          <w:p w:rsidR="007B5258" w:rsidRPr="00144965" w:rsidRDefault="007B5258" w:rsidP="00181B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7896.70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4769.08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4788.25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5052.82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7664.50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5031.71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7644.25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5019.66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5018.56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4765.02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7842.64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4737.95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7867.59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4752.90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4764.42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7896.70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4769.08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962C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4731.42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4996.43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7593.19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4959.72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7766.77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4709.70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7768.72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4710.95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7775.14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4712.76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4725.06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7797.09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4726.23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4712.93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7826.08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4725.06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4731.42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331F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4726.18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7586.60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7530.01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4919.13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7682.08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4705.24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4705.40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7718.39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4707.89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7719.63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4707.64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12CC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7660.18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4717.62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4762.44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7614.95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4783.87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7524.35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4915.62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7498.42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4898.69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4830.09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7550.48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4768.07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4747.07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7637.42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4701.99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4704.31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7660.18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4717.62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D26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8466.79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8473.40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4526.49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8477.13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4560.89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8480.53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4592.23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8484.44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4628.26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8468.67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4610.14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8443.92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4564.93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4533.00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8424.47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4526.80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4471.16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8441.09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4467.96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8466.79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83F4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8385.19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4542.05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8409.71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4544.76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8359.26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4508.84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8330.07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4488.06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8354.51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4452.29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8385.19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613A5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7908.64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5301.25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7695.61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5554.57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5580.18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7638.36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5616.34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7623.23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5780.08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5777.21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7495.55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7504.50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5750.60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5746.07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7510.61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7570.93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5648.31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5461.01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7868.03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5289.95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7871.90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7887.74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5278.31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7908.64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5301.25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664A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7604.15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5397.01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7497.02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5543.04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7494.70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5546.23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5559.93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7471.06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7450.91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7427.08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5589.72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7421.22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5582.49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5575.34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5576.70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7430.89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5570.78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7453.50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5540.02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7466.98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7481.96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7494.99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5484.64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5470.84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7496.74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7504.07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5447.89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7511.34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5440.50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7526.45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5432.19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5414.47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7560.62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7577.32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5379.22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7604.15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3462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5705.48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7420.17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7626.91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5362.57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7641.87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5363.21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7643.03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5361.59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5351.72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7685.75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7679.49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5361.00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7667.87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5379.37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7655.22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5397.86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7627.00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5436.88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7612.07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5458.01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7571.44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5514.85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7551.34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5543.48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5629.07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7450.48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5685.56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5703.07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B722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5760.28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5825.42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7266.65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5858.16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5831.71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7220.47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5819.38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7217.73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5816.73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7171.77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5775.97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7175.02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5775.57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5760.28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D5C3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6618.50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5469.20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6318.48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5558.43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5484.78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6522.73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6596.96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5396.22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6618.50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5469.20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27B5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5515.75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6495.13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5494.62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5515.27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5528.22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6457.01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5556.39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5550.47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A5F9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5623.77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5609.15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6527.79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6525.07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5593.96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5573.04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6515.04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5579.92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6498.41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5594.83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6478.67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5623.77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E6CE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6524.33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6559.96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5882.55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6591.76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5878.79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6591.02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5848.81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6583.17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5852.10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6572.65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5856.00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6544.30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5856.81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6538.31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5862.19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6539.06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5867.30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6518.99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643D0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6380.61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7111.73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6373.09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7148.54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6365.55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7181.96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6315.72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7177.99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6288.72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6293.76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7139.73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6273.06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7136.66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6246.99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7131.82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7096.21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7099.09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6380.61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7111.73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31C4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6340.80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6317.42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7012.56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6258.49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7003.96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6981.76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6291.99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6979.77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6297.33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6975.78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6299.53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6974.13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6302.87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6971.32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6994.35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6325.75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6992.49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6340.80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D40B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6463.11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6483.86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6976.91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6476.31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6460.57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6979.60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6460.62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6433.01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6948.42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6408.23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6431.32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F5A1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6974.82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7415.82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6996.29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7407.41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7398.23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7385.85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7004.60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7283.06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7051.97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7259.48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7061.81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7201.48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7079.86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7091.53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7124.22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7059.66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7052.36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7016.75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7129.90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7015.16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7155.49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7004.17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7172.76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6989.68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7197.78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6994.55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7204.87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7015.45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7206.90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7020.76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7241.18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7009.74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7288.42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6998.50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7309.47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6993.33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7309.36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6992.96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7310.20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6992.67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6983.97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7329.76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6977.51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7350.82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6973.17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7396.07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6962.92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7416.23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6958.52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7416.34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6964.00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6974.82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4116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6197.81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7357.15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6250.83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7320.89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7311.14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6127.65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6125.07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6114.52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7334.60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6108.10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6088.32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7340.12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7342.62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6070.74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7360.66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5961.35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7367.23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5934.64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5947.70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6197.81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F085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7932.43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7879.34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5968.18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7837.88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5948.14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7814.64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5936.66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5902.33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7791.05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5881.45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7755.25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7771.09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5830.42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7932.43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E350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6236.96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6400.61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6395.51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7663.71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7668.37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6368.98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7701.31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7703.26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6237.53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6236.96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D5FD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7669.37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7668.03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7642.28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6435.99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6415.71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6408.17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6409.82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7669.37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A61D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7680.64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7682.47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6409.05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6459.67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7742.77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6459.83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7710.02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6457.55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7680.64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F74A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8017.17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7052.18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8004.46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7054.70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7049.28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7971.14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7958.45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7020.02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7886.90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7016.98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7017.06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7853.97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7013.32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7830.59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7008.01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7809.91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7810.70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6956.88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7904.68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7934.31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7968.75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6984.27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6989.87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6995.23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8017.17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7052.18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3594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7687.81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7484.29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7658.77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7482.46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7560.54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7585.16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7608.80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7570.16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7632.57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7621.34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7656.16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7665.19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31CD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7551.03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7247.66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7534.53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7268.11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7511.32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7498.87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7501.05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7502.17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7255.72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7246.25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7246.25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7244.02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7507.92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7237.06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7519.59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7219.35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7551.03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61B9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5968.00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8234.63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5992.16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8239.13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5990.96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8244.50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8304.47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5957.44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5968.00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8234.63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1010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6177.58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6185.69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6191.72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6399.50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6193.32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6439.91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6286.68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6451.41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6461.07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6460.46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6338.96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6456.30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6340.83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6341.36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6452.55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6342.21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6344.50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6452.78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6356.58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6367.70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6419.85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6351.58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6411.99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6332.76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6401.69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6307.01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6295.39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6358.37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6274.17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6351.10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6256.70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6341.90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6237.14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6339.52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6231.92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6345.75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6228.11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6182.71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6368.76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6177.81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6177.58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728E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6324.43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6330.72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6321.84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6329.65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6264.67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6223.49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6196.55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6361.38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6293.85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83F1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6703.47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6705.79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6898.44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6710.05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6903.47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6716.79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6912.18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6722.34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6919.35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6735.87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6748.69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6950.63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6772.52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6977.69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6774.15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6977.35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6802.63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6980.40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6800.33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6797.89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6785.95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6987.88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6789.68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6992.83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6790.64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6995.78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6761.88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7019.57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6744.84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6669.21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6913.35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6681.69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6903.18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6870.21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6668.80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6855.93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6857.25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6680.47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6698.36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6703.47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6266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5471.75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7224.25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7221.00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5453.25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5434.63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7229.50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5424.00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7200.75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5444.69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B4D3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5602.88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5601.19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8180.21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5565.24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8177.66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5506.35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8178.06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8180.56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5500.96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8183.11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8186.45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8167.23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8134.48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8129.35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5565.45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8134.60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5602.88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D28D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6548.66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6631.20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6594.37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6570.41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6499.75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6568.80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6484.40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6560.76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6479.90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6558.66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6557.49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6556.58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6555.71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6446.43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6525.47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6502.70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6504.30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6487.62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6504.96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6511.82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6541.64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6558.29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6587.74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6551.04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6631.82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6548.66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6631.20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3617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5719.76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5691.24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5654.26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5767.78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5621.76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5748.93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5654.56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5686.49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5716.41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5719.76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47DA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7239.77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8372.11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7266.81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8335.41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8318.38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7315.60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8260.06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8242.78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7321.72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7310.84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8226.11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7302.92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8209.77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8321.07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8346.74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7197.73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8366.34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8371.96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7224.79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8389.13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8408.78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7232.41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7239.77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7851.30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7328.16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7833.07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7310.26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7846.77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7296.73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7887.25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7196.79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7963.37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7182.14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7983.78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7171.85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8024.55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7149.85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7169.55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8036.39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7188.87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8005.56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7211.45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7975.13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7924.59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7273.47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7910.41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7869.06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7313.08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7851.30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7328.16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E452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7383.67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4887.96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7349.55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4940.31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7120.02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4783.59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7157.46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4726.30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4794.80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4808.77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4842.63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7381.91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4883.02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7383.67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4887.96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C10B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4775.69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7115.85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4789.79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4793.71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7347.79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4947.84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7308.96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5008.43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4835.82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4775.69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5653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4844.44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4861.40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4872.78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4871.94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5013.54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7268.31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5070.78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7006.60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4844.44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741E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7003.12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4903.70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7224.34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5137.51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6959.32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4966.19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7003.12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4903.70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42E1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7434.13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5066.67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7681.43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7697.78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5104.79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5130.15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7676.16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5131.73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7382.24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4958.18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7408.60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4924.65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7434.13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625F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7357.79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5138.84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7623.24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5199.96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7317.10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5017.13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7357.79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907B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5206.08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5241.14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7568.44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5266.08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7532.42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7513.00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5227.14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5085.84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7312.05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5026.07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5094.46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7616.66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5203.96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5206.08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81F7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7500.18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5274.43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5257.79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7238.33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5147.60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7253.85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5121.37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7533.50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7554.34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5309.20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7557.18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5334.67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7512.67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7500.18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5775.78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8008.40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7864.01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5770.86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7832.10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7842.97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5745.58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7975.19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5908.60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7775.89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7819.75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7572.51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5634.19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7537.56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5689.03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5718.87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7500.99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5748.66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7491.40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5771.44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5765.17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7467.00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5741.24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7497.31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5697.94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7499.31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5693.26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7509.31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5679.60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7546.63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7563.65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5610.03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7577.43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7722.62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5388.84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5348.35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7797.15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5328.00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5322.19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7819.42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5339.94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5366.94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7774.71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5393.71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7752.06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5420.82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7729.32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7707.08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5474.33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7661.94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7640.30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5555.45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7619.98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5607.38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7581.93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5624.22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7572.51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5634.19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5685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7426.37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5744.63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5724.79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7432.64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5715.97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7442.19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5705.66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7453.80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7473.96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7494.43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5635.71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7510.54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5614.36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7524.37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7540.11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5575.02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7583.77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5516.79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7594.03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7608.82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7608.67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5459.49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5422.71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7670.98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5387.40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7683.60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5367.74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5333.68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7713.47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5331.94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5315.48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7770.44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5304.54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7812.79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5295.84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5311.36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7794.63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7769.69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7719.72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5386.04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7679.33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5438.79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7640.29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5493.15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5518.82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7598.00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5548.89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5576.80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7563.68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5613.79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7532.23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5632.10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5639.97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5652.21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7497.90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5709.55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42ED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7532.94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5328.67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7515.89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7529.78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5366.56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7484.15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5408.32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7370.54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5535.03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7319.26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5579.50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5592.32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7288.09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5587.85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7276.32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5580.67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5567.85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7503.98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7532.94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5328.67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D202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7438.78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5268.90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7167.31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7393.34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5242.31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7438.78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5268.90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B451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7011.82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5503.48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E6DA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7163.86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7163.36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6882.02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5509.05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6880.29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5504.11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5473.03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6910.92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5476.02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7147.45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7188.91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7188.48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5741.01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7163.86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535A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7047.54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5404.00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6952.17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5502.64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6913.70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5467.76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8414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7024.66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5725.64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7022.22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5728.35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6834.37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5555.94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6834.75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6873.44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5510.02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6878.59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5683.65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7060.04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7024.66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5725.64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F1BB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6961.23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5360.94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6907.73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5459.70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5461.37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6862.22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5425.22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6961.23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3295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6853.81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5417.28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6815.68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5381.22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6915.69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6525.54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6545.07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5218.33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6245.76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5309.00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6225.52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5239.59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5223.79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6302.83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6525.54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D2D8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6256.86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5399.60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6099.53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6095.71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5453.96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6041.28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5400.28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6235.92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6256.86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5399.60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A0A1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4819.66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7017.41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6490.11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4973.47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6468.34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7034.01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4733.23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4756.48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4757.68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4819.66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D3C1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7886.00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7751.33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6133.21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6054.69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7780.90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7785.22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6050.51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6047.93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7905.39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6099.95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7904.97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6103.16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7903.90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7894.63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A3CD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6171.36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7751.43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6152.88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7853.30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6166.65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6170.34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7851.62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6171.57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7843.03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6206.52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7849.24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6207.49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6210.58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7868.02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7867.57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7844.24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A523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7646.61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6519.75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6603.63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7753.34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6619.30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7749.89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6624.00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7751.15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6637.48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6641.87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6651.00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6666.52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7763.59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6717.18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7746.55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6718.62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7611.51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6597.77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6573.88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7570.41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7512.19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6495.00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7525.02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8081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7777.24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7758.17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7712.76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6771.94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6755.76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6742.88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6721.96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7634.67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7634.55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6685.04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7620.71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6672.06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7599.92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7560.64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6625.71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7531.30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6604.62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6586.19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7449.91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7453.23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7464.67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6532.41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7469.13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7487.82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6510.85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6507.30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7510.96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7532.38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6539.23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7674.81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6743.86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7777.24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37DE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7710.51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7692.17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6846.06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7486.60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6805.93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6797.77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6792.72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7395.27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6777.35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7345.78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6717.03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6719.76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7367.46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6724.52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7407.34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6747.09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7453.64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6761.51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7487.39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6741.96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7516.22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7551.60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6766.49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7572.53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6772.85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7594.26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6780.73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7607.87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7609.80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6741.67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6734.26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7613.12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7755.93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6803.76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6808.19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D78B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7769.99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7714.70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7261.48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7269.72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7658.64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7260.78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7694.76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7111.54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7036.96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7046.31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7050.27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7049.34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7054.48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7769.31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7054.82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7769.99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60036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7256.15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7581.27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7386.98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7551.03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7537.39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7451.57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7523.97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7486.32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7455.03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7452.07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7508.01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7409.59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7541.93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7370.52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7353.49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7559.24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7335.79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7568.39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7316.03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7594.21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7600.92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7256.15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36F2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7751.43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7479.46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7725.23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7720.10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7476.55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7715.98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7854.67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7602.56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7607.30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7870.35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7845.67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7656.15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7835.52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7820.99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7795.59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7768.18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7676.44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7669.83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7704.79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7644.87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7712.47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7620.08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7594.31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7726.69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7733.02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7546.11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7521.28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7751.43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A1E9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7463.55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7009.32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7462.02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7448.50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7046.20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7446.68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7428.27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7411.97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7063.49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7404.23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7406.63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7072.53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7084.09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7425.53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7426.31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7130.20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7383.60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7150.33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7382.38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7148.83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7175.07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7315.69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7180.70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7304.34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7196.45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7200.57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7241.13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7196.40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7237.81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7172.03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7159.55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7256.24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7153.32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7176.35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7136.59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7101.22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7132.27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7122.15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7115.99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7158.31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7108.96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7173.28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7199.67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7084.93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7036.71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7398.27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7007.54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7399.09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4748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7730.98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7338.56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7652.85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7640.64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7607.68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7438.63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7455.62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7657.49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7720.60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7730.98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7600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7342.61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7724.64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7120.41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7759.68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4544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6977.84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6966.91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6905.09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7678.54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6977.84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C0C4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6935.49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6900.75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7670.82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7646.82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7644.24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6886.64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7621.01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7601.56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6869.73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7600.13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6935.49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271E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6609.92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7781.44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7764.55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6548.17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7759.86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6551.31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7720.69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6650.62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6679.13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6702.42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7558.11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6751.34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7576.49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6609.92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431D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6257.32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6264.92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6238.90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6341.38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6329.62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6359.61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6330.08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6203.20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6231.43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6250.67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278F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6215.73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6190.96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6185.69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6254.10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6039.93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6038.75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6036.85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6020.89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6065.42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6019.38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6087.41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6005.15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6091.30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6000.52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6225.15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6183.11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6240.73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6236.42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6210.99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6207.15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6215.73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5090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6172.40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6265.66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6173.97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6174.99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6231.12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6176.05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5981.22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5979.24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6094.23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6116.02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5960.18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6117.98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5957.78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5985.54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6155.46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6169.33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6024.16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6182.06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6038.18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6194.50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6056.28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6204.73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6070.45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6216.36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6086.78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6219.65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6223.80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6227.82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6235.32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6115.61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6118.98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6125.40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6134.94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6149.06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6261.76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6152.94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6267.77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6172.40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522B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8042.21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8228.63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7166.51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7296.39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8010.27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8030.82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8032.21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F6D7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7288.87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7200.46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8114.50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7161.34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7100.98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7235.69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7931.80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7288.87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C31D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7189.34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8213.46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8222.04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7201.93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8234.40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7200.88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7107.66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8430.64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7075.73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7067.16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8406.61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7164.04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8189.57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7189.34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8213.46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93B7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8475.75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7105.76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8545.80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6860.98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6858.28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6858.22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8391.69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6892.69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8385.34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7007.88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7035.93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8421.14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7064.21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8440.42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8456.77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8475.75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37E8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8623.20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8596.85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8480.84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6853.57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8410.95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6855.68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6858.81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8409.86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6832.86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8492.95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7050.05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8713.06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7049.15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8715.95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6791.45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8664.84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6803.62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8617.11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8589.93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9054.37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9207.95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6880.36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9229.14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6826.42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9392.52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9374.71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6828.62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9186.94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9054.37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D1BC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9371.22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9352.50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A1CD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6688.18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9350.23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6609.97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9326.26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9278.38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6659.74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9218.38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9168.58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6685.22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9148.38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9120.96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6725.62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9028.37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6737.15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8994.25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D68C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6963.27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6940.61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9044.55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6735.24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8983.18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8973.36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8966.81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6732.73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8963.21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8959.24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8908.13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6963.27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B6A9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8330.00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6847.53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8393.00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6816.14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8519.99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6808.96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6806.36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8532.45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6718.25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8486.59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6825.78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8294.94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8330.00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6706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6818.02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6761.70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6760.40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8385.38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8249.41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6818.02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87C3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5949.09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8221.87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5925.45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5863.37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8371.98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8241.82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5885.21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5925.68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5949.09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8221.87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857A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5775.98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5997.76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5736.71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5634.41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5921.05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5654.35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5890.17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5920.74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5731.56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5935.66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5760.38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5764.65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5783.79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5961.74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5775.98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5997.76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E657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5680.39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5654.77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5394.82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5644.54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5602.30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5639.67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5640.85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5648.69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5680.39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8274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5566.30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6321.93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5533.83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6377.58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5459.36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6338.28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6289.70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5410.89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6233.93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5566.30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6321.93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32CB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5467.77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6510.64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6557.76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5438.47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6557.13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5406.15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6533.08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5382.57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5359.26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6502.48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5328.37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5308.18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5322.20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6448.89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5324.06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5348.88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6457.24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5467.77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6510.64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8190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5878.97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6934.86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5873.21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6997.73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5855.84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7044.00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5820.08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6919.76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5881.02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6927.53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5878.97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6934.86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A687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8150.16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7091.70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8122.57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7100.67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8122.04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7099.36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8120.05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7097.03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8118.35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7091.32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8106.51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7062.99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8105.54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7060.12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8100.03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7044.13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8229.04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8275.08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7007.61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8275.11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7039.82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7081.57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8150.16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7091.70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900F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7487.16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7473.93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7431.92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7420.40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6434.23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6425.09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6415.23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7372.87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6405.57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6364.03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7271.10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6340.92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6318.28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7291.17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6305.62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6290.70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6291.57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6306.18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7377.85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6328.24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6337.28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7410.95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7426.53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6355.59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7442.68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6363.50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7504.33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6407.51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41E5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6660.47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6609.72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6664.25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6666.53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6585.21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6679.09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6562.72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6563.76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6629.57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6567.89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6632.59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6630.73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6628.38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6576.54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6622.97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6591.63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6614.36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6660.47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537E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6487.40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6815.83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6310.46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6266.40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6705.72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6236.35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6681.29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6297.73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6637.96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6641.99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6323.45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6652.81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6339.06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6686.44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6343.15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6691.66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6345.92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6692.56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6368.48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6677.59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6371.67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6374.65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6678.14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6379.61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6681.54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6394.68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6696.41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6399.11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6700.39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6403.98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6704.01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6705.44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6412.45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6706.95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6430.40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6709.52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6439.36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6442.34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6710.88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6444.06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6713.49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6736.14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6461.12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6464.72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6748.41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6468.32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6722.17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6718.08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6533.89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6712.35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6534.40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6709.82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6562.65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6729.82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6560.16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6731.63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6565.98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6751.23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6487.40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6815.83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C027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7848.01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6052.21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7838.93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6014.17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5967.13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6002.67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7917.25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6028.79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671A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8245.06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6722.33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8286.39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6720.59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8285.43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8283.40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6699.38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8273.86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6707.64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8247.32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6699.43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8242.82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6711.55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8245.06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02AB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7996.98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7975.69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7352.19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7918.87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7996.98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D242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7684.69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7620.74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7485.59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7596.80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7576.68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7701.63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7684.69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803D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7289.68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7479.20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7295.80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7309.21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7317.56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7461.54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7276.24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7246.11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7484.68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7226.56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7486.41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7483.79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7268.05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7481.88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7268.29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7278.38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7278.07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7476.83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7481.08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7280.71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7289.68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5239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7821.73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7023.30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E329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7078.01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7302.98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7290.65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7245.60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7821.56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7066.60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7078.01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E20D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5508.13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7054.13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5409.54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7075.16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5431.98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7053.31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5453.99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5475.27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7027.92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5480.75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7077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6868.32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5235.05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6809.22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5375.27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5357.46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6830.63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6841.43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5276.54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6853.53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6868.32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5235.05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5722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5409.65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6763.08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5408.86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5504.69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6830.93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5546.92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6731.10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6732.02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6746.48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6750.19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6752.68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5421.73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B3DF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6981.95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7007.59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5508.42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5718.82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7209.16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6981.95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709E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5257.26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5275.38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5243.17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7436.05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5220.08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5209.20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5123.48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7282.43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5099.25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7541.93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5250.05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5257.26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6D6D3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7611.24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5868.88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5863.27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7487.66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5819.22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7507.16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5821.18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5820.21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7576.37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5830.80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7617.51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7611.24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E7CB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7443.65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7455.85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7174.84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7459.87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7187.96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7196.23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7466.15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7473.59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7474.72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7220.00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7434.34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7211.64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7414.66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7189.89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7404.33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7167.92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7403.78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7166.76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7151.92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7442.66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7150.82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7443.65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5164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7417.67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7444.69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5850.84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7469.40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5855.97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7487.60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7519.16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7537.61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5874.43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7622.76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5890.08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5896.91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7644.08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5928.79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5961.97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7638.97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5960.51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7634.59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7621.08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7565.32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7541.04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5940.92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7500.34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7478.56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5929.39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7469.23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7444.62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7419.29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7416.74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5921.26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7403.87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5916.88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7406.14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5905.37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7404.84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5905.00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5904.35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7405.97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5895.49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7406.06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5886.57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7410.07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5881.64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7413.58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7417.67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3127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6189.67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5930.95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6192.38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5883.48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5922.22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6189.67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5930.95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D7A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7040.99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7030.58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6746.27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7029.46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6743.96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6730.37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6728.23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6712.03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6703.43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6700.86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6988.87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6707.61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6982.65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6975.40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6765.41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6765.41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6766.05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7040.99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C0E0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5938.82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6810.34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5913.29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6831.36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5906.93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6852.65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5897.24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6894.67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6920.20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5888.84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6921.23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5854.66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6911.59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5889.57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6777.18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6777.42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5938.82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C5C9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7785.55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6985.87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6988.37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7729.16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6988.82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7674.82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6980.96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6980.58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7669.64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6980.34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7665.71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6973.12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7637.67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6966.71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7622.70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6963.39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7599.63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6948.60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7555.56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6939.18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7530.90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6936.94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7508.07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6932.91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7485.59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6928.52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7466.75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6924.68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7407.74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6927.60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6920.12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7391.67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6907.25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6904.26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7352.64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6899.67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7353.64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6892.63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7358.39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7630.39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6916.34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6919.87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7667.95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7683.35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6927.47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6938.41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6942.64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7788.42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6948.14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7787.62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6974.67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7785.55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6985.87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95D6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8417.61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7297.61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8373.95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7359.00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8334.97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7384.46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8314.86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8281.83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7364.57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8417.61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7297.61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E65A3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7128.91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7973.86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7170.30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7909.72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7887.60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7886.54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7872.92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7216.71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7918.80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7174.54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7142.19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7890.92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7919.10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7125.22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7931.11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7939.35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7940.74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7945.40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7125.72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7948.38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7950.26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7954.23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7957.21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7125.72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7958.90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7959.69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7965.05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7136.83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7995.40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7999.80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7111.10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7104.82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8044.03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8045.61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7088.65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8049.48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8051.32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7101.04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4216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6190.65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6282.36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6200.36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6203.55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6214.73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6315.87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6480.17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6283.76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6479.96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6276.11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6160.61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6303.38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6190.65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6282.36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D609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8309.11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4473.13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8296.16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4463.91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8282.89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4422.34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4396.11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4341.08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4308.89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4284.07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8370.34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4258.16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8385.11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4231.76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8414.45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4169.08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8430.85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4134.05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8449.43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4305.15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8455.28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4308.22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8438.24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4340.38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4366.03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8411.31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4386.65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8380.20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4436.46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8349.97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4418.74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8344.53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4423.04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8329.46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4444.34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8309.11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4473.13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D53D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7699.43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5862.32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7654.59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7617.51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7619.38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5831.81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7588.67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5825.43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5820.96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7468.38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5810.59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7406.88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7412.16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5767.04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7B52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7699.43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5862.32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72C3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7483.54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7486.73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5818.60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5806.73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7405.76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5799.80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7408.90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7391.02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5762.43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5815.27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7382.96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7483.54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53BF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6258.87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7472.23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6302.65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7451.86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6294.04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7453.27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6288.79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7462.19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6250.75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7462.53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7471.13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D434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8147.94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7210.19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7180.96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8115.92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7161.00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7141.02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8093.49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8109.24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8276.51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7056.60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8292.16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7070.73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8298.88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7086.15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8319.57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7084.62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8388.28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7094.46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8362.40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7161.76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8345.22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7156.23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7142.46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8306.99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7122.70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7110.90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8279.39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8258.26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8227.87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8201.40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7178.76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8184.88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7189.00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8147.94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7210.19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6120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6709.21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7454.98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6673.10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7440.51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7305.21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6315.14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6332.09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7264.36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6354.89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7270.24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6429.73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7292.07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6453.35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7306.01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6504.97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7312.91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6550.55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6541.77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6584.92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7363.53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7367.93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6595.95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7369.63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6603.60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7372.93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6608.56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6626.65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7382.80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6646.36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7388.88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7391.58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6667.57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7397.54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6680.74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6701.47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7377.34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6718.88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7360.74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6720.72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7362.59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6734.65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6719.29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6706.46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7311.74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6702.94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7313.22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6668.62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7337.99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7336.22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7334.63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6602.34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7318.14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7310.05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6643.86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6684.30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6691.96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7270.26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6676.71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6692.17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7229.57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6696.36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7226.61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6715.39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6745.74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6728.05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6720.19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6706.64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7259.99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6698.93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7266.18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7273.51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6702.67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6729.84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7273.65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6749.52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7266.03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6748.39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6768.59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7255.72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6784.62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6798.33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7293.03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6802.57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7349.24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6709.21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7454.98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94A9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7815.62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7064.60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7789.43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7135.58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7781.38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7767.14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7199.07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7746.52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7250.05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7271.58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7708.53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7259.37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7716.97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7236.86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7749.61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F038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5973.19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7129.17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5792.72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7108.00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5973.19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3149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7485.29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7459.94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7427.11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6235.16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7425.66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7467.85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7469.10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6087.75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7543.48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6088.31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7540.33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6098.65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7534.34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7521.00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6162.06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6163.52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7519.35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6166.95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6167.48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7519.16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6171.83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7517.79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6171.32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527B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6480.30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7378.60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6492.48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7376.68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6494.96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7383.05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6497.86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7387.76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6502.41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7386.61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6518.87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7373.06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7364.44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7361.66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6554.24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7358.45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6560.60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7355.94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7354.47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7350.65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6580.30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7340.71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6596.16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6615.03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7328.66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6620.06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6621.19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7321.38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6638.63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7310.35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7298.17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6687.48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7296.06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6686.41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6685.03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7276.47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6677.12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7272.74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6675.63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7273.85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7266.21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7268.62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6663.94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7276.94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6620.88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6595.34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7292.35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6590.70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7303.44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6579.16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7312.08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7319.63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6547.39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7324.89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6531.15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6530.26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6504.70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7334.54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6499.13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7334.38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6495.74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6489.91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7341.23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6460.91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7354.93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6467.91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7380.10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6480.30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962F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6622.93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7616.54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6606.23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7646.41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6587.95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7637.28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6588.88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7635.76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6588.17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7635.45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6572.14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7628.45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7605.82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6530.91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6622.93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7616.54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4269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6424.95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8217.88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6412.98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8343.95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8338.53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6391.16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6394.46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8213.91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6405.84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8128.05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D348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6657.90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8419.00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8175.76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6614.75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8160.89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6695.78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8212.00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6657.90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563A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8755.42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8742.36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6403.54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8718.01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6421.78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8352.94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8358.36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6447.92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8681.78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8702.60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8727.66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8755.42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F000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6422.74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6421.54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8344.00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6430.83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6437.66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8143.17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6440.63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8115.35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6444.01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8105.29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6463.19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8070.57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8093.88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6492.13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8352.44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84A7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6379.51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6413.07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8353.65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6409.97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8445.04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6408.62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6399.17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8664.32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6399.41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8665.96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6400.12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6401.07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8676.25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6400.83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8701.66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6397.54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8704.95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6397.24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8714.10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8701.33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8668.24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6356.33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6358.43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8550.87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6379.51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62A6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6344.21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8847.70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6439.37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8853.98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6674.47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9008.52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6684.25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8933.66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6660.72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8929.31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8900.13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6691.78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8905.08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6702.98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8865.86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6701.30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8865.94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6716.61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8848.96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6729.87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8868.28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6715.55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8941.19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6715.31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9022.49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6715.37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9032.59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6688.58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9118.25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6670.06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9101.38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6634.38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9146.23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6632.35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9152.97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9212.53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6582.43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9262.36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6563.16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9299.35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6493.40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9325.93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9262.48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6432.22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9244.88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6344.21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8847.70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5A035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9323.25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6590.15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6575.07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9308.62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6615.92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9200.16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6619.40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9202.12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9194.07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9173.72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9114.81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9122.54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6687.90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9131.67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6671.08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9168.85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6641.54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9232.02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6621.78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6612.25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9303.79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9323.25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812F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5644.72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5587.67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5528.74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5523.83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5509.46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5512.83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5502.20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5477.01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5525.95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5270.99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5228.01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5243.25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5697.00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5246.91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5694.01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5671.69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5285.59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5655.18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5310.10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5648.76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5320.11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5325.28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5607.18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5604.08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5390.93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5536.46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5494.59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5543.01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5581.81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5519.59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5603.36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5621.18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5540.98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5640.17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5551.42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5660.39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5562.33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5644.72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5587.67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425B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5852.53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5848.92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8528.37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5904.88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8510.88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8518.64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8522.32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5974.83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8521.71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8525.44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8528.33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8530.23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6055.42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6065.75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8597.00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8609.35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6116.80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8631.56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6104.72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8647.94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6079.52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8648.97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6047.16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8638.93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6056.14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8601.63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8598.41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6058.41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6053.55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8586.94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6021.71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8575.84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8572.57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8573.00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8570.60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5999.58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5978.31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8559.37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5972.67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5967.77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8567.66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5965.97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5963.91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5935.78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5917.79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8558.64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5900.88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8590.32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5894.11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8550.70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5846.49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8549.36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8540.26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8533.20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5839.85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8500.62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5852.53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4443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5578.24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5650.71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7521.31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5643.77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5570.95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5578.24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F60F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5635.48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5628.54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7748.50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7513.08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7584.37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7577.40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5491.48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7548.83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5494.26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7513.08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5137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5553.73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7661.61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5482.49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7654.99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5484.74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7582.96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83AB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5480.73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5552.37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7670.96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5545.93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5487.02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7734.92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7733.60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5472.95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5473.81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7722.49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5475.41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7707.95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5475.95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7708.09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5478.17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7687.86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5480.73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C127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5576.55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5570.20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5494.70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7497.34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7472.30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5499.60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86D7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6902.07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5468.66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5499.73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6767.56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5401.24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6768.33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5399.93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5371.73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6898.52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5465.13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6902.07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5468.66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15B1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7743.70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5111.13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7731.39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7718.53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5143.42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7714.64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5147.15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7688.98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5129.03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5083.79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5102.92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7743.70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5111.13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729A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5150.98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5262.58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7728.96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5271.28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7713.43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5279.99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7668.85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5300.93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5310.11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7598.03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5331.87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5302.58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7610.75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7635.55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5274.21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5257.18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5247.75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7695.74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5245.60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5235.52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7730.55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5218.24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7747.14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7742.88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5193.74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7731.56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5226.59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7674.90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7654.07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5258.83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7576.02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5297.03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7565.82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7585.40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5231.17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7642.33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5213.40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5195.28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5176.46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5151.31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D726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5097.60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7949.20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4839.72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7961.44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4823.13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7962.33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4823.73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4846.73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4864.54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7969.47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4884.46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7992.74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4899.68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058D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7756.62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7729.71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5074.11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5057.85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7715.37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5038.84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7907.06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4774.20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7908.38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4774.80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7937.94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4796.45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7950.66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4806.27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7947.70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4812.80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7953.47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4817.11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7955.96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4818.98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7756.62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B61B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5318.47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5281.92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5403.76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5379.78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5279.12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5338.50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5288.31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5318.47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878A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5389.39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6736.82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5395.08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6716.48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6697.55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5405.69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6706.38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5444.50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5464.31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6634.89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5458.81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6631.16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5459.77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5454.65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5390.90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5351.48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9186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7655.02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7639.29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7627.04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7604.75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7614.42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7567.99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7589.04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7534.04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7454.27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7648.17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7701.22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7710.37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7317.27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7764.04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7801.20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7226.96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7064.34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7875.93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7905.59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7056.67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7912.15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7060.49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7900.15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7088.90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7885.88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7111.15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7896.74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7884.74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7873.33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7141.78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7871.33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7872.86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7869.44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7873.92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7181.31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7864.62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7210.13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7213.43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7842.74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7224.60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7838.74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7244.48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7825.03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7283.78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7818.36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7818.82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7326.51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7823.76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7815.09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7345.21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7797.40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7385.75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7796.71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7387.78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7378.73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7747.52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7705.70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7444.75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7482.91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7493.81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7524.01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7756.31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7773.10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7552.94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7783.69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7797.84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7577.32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7813.32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7838.24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7566.81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7847.29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7596.16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7792.69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7680.94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7646.77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7655.02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367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8604.95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3907.94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3930.24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8582.65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3953.14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3975.89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8560.25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3998.53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8549.23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4020.86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4043.76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8526.91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4066.10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8513.48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4093.31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8488.81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4143.30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8480.43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4138.18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8473.29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4073.01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8469.52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4038.61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8470.02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4037.62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8481.68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4014.45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4000.01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8492.88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3992.20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8503.94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3970.22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8515.40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3947.46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8526.80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3924.80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3899.50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8550.78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3877.16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8604.95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3907.94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5651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8670.34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3920.03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8658.67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3952.39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8647.98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3982.03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4000.01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4009.89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8628.25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4036.70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8619.16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4061.90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8610.46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4085.99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8602.15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4109.03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4123.19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8619.63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4160.06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8578.34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4164.95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8545.81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4168.80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4173.31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8505.53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4155.40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8525.70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4114.34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8542.27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4080.61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4057.95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8564.44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4035.49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8576.08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4011.79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8588.85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3985.80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8601.85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3959.34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8615.67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3931.22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8631.45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3899.10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8670.34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3920.03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5228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4272.34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8633.36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4272.50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8609.10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4275.31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4278.79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8548.97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4282.26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8519.42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4285.68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8514.08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4235.53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8509.56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4193.02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8543.76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4189.04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8578.40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4185.01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8605.87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4181.81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8631.01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4221.99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8662.50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4272.34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A444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4292.69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4326.81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4367.75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8588.09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4412.90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8578.35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4427.37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8575.35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8570.53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4433.69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8567.15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8535.78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8532.70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4409.51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4374.96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8525.29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4340.56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8521.58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4306.04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4300.82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8591.20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4297.59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4292.35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4292.69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A0D9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8762.00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4346.05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8743.15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4374.80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4403.67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8705.65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4432.00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8687.27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4460.02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8669.10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4487.75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8651.28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4514.93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8633.49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4542.05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8615.89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4568.91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8598.73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4595.07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8564.77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4646.87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8558.64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4651.90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8551.00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4580.26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4524.06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8575.45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4520.95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8568.93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8574.77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4453.53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4451.59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8583.35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4449.53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4444.23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8593.13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4441.27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4412.61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8631.92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4383.82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4354.83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8671.00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4325.96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8690.79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4296.66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8726.26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4321.25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8762.00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4346.05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C076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8806.78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4393.78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8786.59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4423.40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8766.57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4452.79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8746.58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4482.12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8726.77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4511.18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8706.81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4540.48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8686.76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4569.89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8666.86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4599.08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4628.43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8626.86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4657.78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8607.11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4686.75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8590.68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4710.87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8587.99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4713.83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8573.05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4730.27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8543.04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4709.85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8542.14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4701.60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8539.48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4677.31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8547.17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4676.92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8554.56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4675.50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4673.94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4669.16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4664.25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8580.86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4658.45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8585.71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4651.74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8596.07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4635.95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8615.48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4606.36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8634.78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4576.93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8654.17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4547.37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4517.82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8692.93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4488.30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8712.43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8731.71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4429.17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8751.21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4399.45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8770.58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4369.93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8790.81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4339.09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8826.96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4364.17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8806.78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4393.78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66B8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8454.81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4355.18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4436.69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8464.79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4447.11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8397.29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4453.46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4412.04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8454.81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4355.18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4C53E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8118.15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5435.39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5438.74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8060.28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5445.09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7994.96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7921.86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5457.28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5461.73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5464.11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7808.41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5472.82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7738.71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5544.71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7746.14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8118.15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A470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5627.65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5595.30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8123.86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8121.34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5520.12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8118.62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5555.18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7747.55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5627.65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2104C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7765.44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5662.83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5622.77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8125.96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5601.71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5635.95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7759.44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7765.44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E58C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5852.36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7864.32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5746.59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5745.76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5738.50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8004.87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5736.49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8004.91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5724.71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5712.95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8135.09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5671.61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8131.03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5708.71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5712.60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7766.50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5877.89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7783.32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5868.95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094C8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8900.72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6965.70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8968.63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6731.94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6749.44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8829.66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8900.72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45BA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8821.19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6991.23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8891.64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6751.38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8820.07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6767.92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8754.13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8821.19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CA157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7040.63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8739.43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7017.45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8812.84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6770.74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7040.63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8739.43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191E6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7433.04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6473.50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7420.24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7415.90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6467.92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7400.81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7358.86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6448.53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7358.69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6446.94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6440.40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7282.49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7296.42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6371.53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6387.01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6457.38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7433.04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6473.50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40E2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6774.24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5846.08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5791.96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6893.88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5828.00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6758.57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5828.76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5853.94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6766.22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6766.73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6774.24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F71E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5747.02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7071.65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5761.08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7014.58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5789.37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8C7F1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5677.92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7092.93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5677.51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5727.49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6883.88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6899.41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994C0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5729.13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6875.76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6747.21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5766.46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5818.71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6751.10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6751.47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AC161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6506.11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7101.72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7108.32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6380.31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7098.18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6353.23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7095.61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6303.06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7090.32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7086.90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6251.05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6223.40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7046.04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6231.03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7043.48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7018.73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7025.44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6248.35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7020.13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6245.90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7017.09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6260.26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7015.55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6285.72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7018.62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7019.75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6337.81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7023.51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D517E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6372.83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8346.71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6336.33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8699.64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6312.03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8694.76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8686.36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6296.36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8337.30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6372.83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8346.71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F9135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6656.72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6585.51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8856.87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6533.78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6579.31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8422.83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6656.72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330E1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6602.69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6597.53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6526.75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8850.23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6437.30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6456.36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8722.95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6487.41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6488.65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6534.31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8113.54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6602.69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B4035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6334.24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7493.37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7486.59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6251.14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7390.02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6662.79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92358" w:rsidRPr="00B3075E" w:rsidTr="007B034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92358" w:rsidRPr="001F2644" w:rsidRDefault="00892358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6802.70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7533.04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6713.78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6687.85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7536.52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6685.57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6719.69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6741.03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7476.87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6764.82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7485.89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6802.70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35338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6906.43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6888.32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7562.00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6872.08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7578.33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7592.31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6833.64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6773.74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7561.28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6786.12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7541.82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6799.48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6801.60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7518.78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6812.64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7504.29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6815.93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7500.49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6879.60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6893.84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6906.43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4152C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6961.90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7883.04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6889.22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7990.39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6825.33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7948.86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7732.14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CC404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6965.44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6817.20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7899.91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7680.85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6965.44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3238B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6746.73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7893.91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6685.32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8660C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6676.72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7845.62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6646.12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7825.88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6617.57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6717.70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7590.20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6800.94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A7124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8346.86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8204.16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7259.82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8168.16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7235.57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8156.34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7220.88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8286.29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7134.36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7124.71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8304.28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7123.29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8328.34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7147.64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DF505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7223.32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8029.85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7292.79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7824.66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7823.74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7428.36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7391.38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7818.53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7388.33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7819.57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7387.18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7821.19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7352.97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7838.53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7338.52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7841.34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7341.83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7859.00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7316.26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7912.51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7927.10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7172.79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B4010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7856.51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7855.85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7506.08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7502.22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7837.57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7478.66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7816.32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7839.40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7431.12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7857.17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7877.08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7406.52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8140.44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7231.14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7287.97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28526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8302.95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7945.89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7944.76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7636.77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7912.30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7578.54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8252.95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7354.68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8302.95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1974A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8246.47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7349.50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7456.66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7909.48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7568.33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7890.94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7538.64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7873.04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7870.57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7508.99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7915.29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7476.80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8042.06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8193.88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7292.68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8246.47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7349.50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66312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7493.74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5301.26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7467.64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5332.32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5562.56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7214.40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7448.19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7493.74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5301.26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5D64B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5440.08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5401.37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7279.06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5176.90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5205.14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5440.08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6D77E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7383.58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7289.84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7118.81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5438.31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7336.26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5210.08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7383.58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152DC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5394.31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7271.64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5171.37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5394.31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BE4CE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5139.37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7011.92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5349.72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6971.07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7138.63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5138.78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7158.36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5155.63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7188.91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5139.37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A60C9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7134.89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5125.97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7135.26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5127.26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6964.84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6925.07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7106.61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5075.45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7134.13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5092.14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7120.57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7135.19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5121.42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7134.89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5125.97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911A0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7095.99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5069.06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6976.61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5196.24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6920.16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5255.85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6879.85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5215.65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5191.63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6910.48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5163.19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6940.27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5145.01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6955.42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5128.63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6970.95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5112.24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6984.34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5097.24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6990.92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5088.68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7020.73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5057.59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7041.28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5035.15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5048.97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7095.99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5069.06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5F6CB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6102.71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5004.24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5002.35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5731.14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5696.25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5185.30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5643.42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5701.91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5089.77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5781.20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5061.10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5779.50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5057.09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6008.96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4961.80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4936.86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6081.92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4934.95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6116.08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4923.18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F1451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6160.96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5068.20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6062.94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5106.68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5933.98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5163.62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5783.79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5235.37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5183.83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5161.74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5900.90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5093.63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6103.87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5009.14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5008.37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6140.19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6160.96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5068.20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C7108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5300.05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5843.81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5250.01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5242.48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5806.00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5239.40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5832.17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5222.41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6073.49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5114.20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5078.08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6185.42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5149.85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5941.87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5254.88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5300.05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26790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6211.60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5234.66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6085.70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5281.24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5959.76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5284.29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5261.66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6013.79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6187.59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6211.60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5234.66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CD253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5638.97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5269.71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5620.27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5297.71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5602.17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5326.11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5569.04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5377.65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5380.31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5380.18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5528.87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5437.88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5509.04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5493.53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5476.64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5496.86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5436.31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5471.65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5511.78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5356.95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5512.69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5357.54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5538.34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5374.17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5367.41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5550.68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5355.54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5524.43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5621.80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5186.36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5649.57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5205.53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5222.84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5238.56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17526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5618.23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5746.92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5715.53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5509.66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5683.52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5454.30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5651.16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5426.50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5635.28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5400.46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5620.40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5379.66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5355.91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5594.94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5390.23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5541.06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5636.37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5618.23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5746.92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AE203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5634.60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5839.28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5316.30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5350.04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5795.35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5671.39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3B64F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5863.87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5621.74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5353.07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5760.44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5715.65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5310.30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5863.87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79217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5575.53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5984.97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6039.79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5194.52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5230.49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5786.35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5533.78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5575.53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5984.97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70726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5618.20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5579.40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5238.65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5781.12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5234.32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5778.35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5270.57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5618.20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9B76D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5531.56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6045.79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5491.61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5196.96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5901.66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5184.27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5851.39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5232.04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5879.16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5234.21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5880.30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5236.34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5881.17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5238.52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5875.81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5531.56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6045.79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A36D0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5474.73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6125.56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5472.37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6124.09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5463.16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6118.20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6127.53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5466.40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6135.21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5448.50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5107.43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5964.97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5147.66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6107.92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5474.73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6125.56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3E5CD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5445.20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6169.21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5139.22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5170.37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6010.97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5287.64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6078.36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5445.20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6169.21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E4172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5118.78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6110.74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5145.88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6109.05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5149.36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5153.85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5160.34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6091.21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5185.60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6105.42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5265.25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5404.11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FB522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5331.99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5094.25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6155.21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7A6E6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6349.80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5300.02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6314.28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5128.53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6308.96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5156.60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6255.40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5192.68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6274.33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5196.22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6276.19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5196.90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6275.39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6349.80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A502C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7651.67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7658.24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7657.94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5627.42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7662.46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5627.18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7663.84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5592.66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7664.45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5589.46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5569.74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7663.42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5563.71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5570.30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7590.20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97635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5652.60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5579.65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7432.33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5623.94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7435.71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7462.27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5652.60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534BC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5657.54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7430.84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5586.08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5593.23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38167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7349.31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5594.71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5600.36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1257F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5584.79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5577.73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5503.84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7415.19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5507.72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7369.84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5509.51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7345.22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5510.07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7342.34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5584.79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066BA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5679.01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5681.63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7114.94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5681.57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7150.36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5672.12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5601.54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5614.24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7135.07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5679.01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78597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5604.88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5585.70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7338.73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5511.90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7290.40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5526.93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7264.65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5527.33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5553.42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7153.85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5554.01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7153.73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5604.88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3D6DA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7215.54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7176.38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5695.71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7118.10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5696.39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7106.42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5696.47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7104.19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5876.48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7122.00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5898.28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6056.51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7136.27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6073.10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7215.54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2E082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5485.01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5452.89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6470.35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5329.71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6411.91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5309.77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6401.82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5337.99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6353.68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5375.34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6375.49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5504.18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5485.01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264FC1" w:rsidRPr="00B3075E" w:rsidTr="008B361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264FC1" w:rsidRPr="001F2644" w:rsidRDefault="00264FC1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6389.11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5507.68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6439.70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5493.21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6436.65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5338.39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6347.40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6389.11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B913B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6041.20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5738.59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6069.67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5706.54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6051.63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6049.36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5590.83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5628.15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5927.68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5998.28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5994.75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5772.65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5772.39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6009.38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6041.20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3935A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6083.16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5728.53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5718.30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6119.18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5706.98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5543.07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6044.40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5584.01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5988.75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5700.89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6058.09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6083.16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10072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6147.00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6147.72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5687.09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5676.40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6180.77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5662.82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6199.88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5501.18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6106.16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6051.57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5702.14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6142.77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5701.80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6143.58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6147.00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78657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5619.89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5495.65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6110.87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5657.64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6206.64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5619.89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B835A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5578.30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5416.18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6227.11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5453.12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6174.63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6269.58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5578.30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7A281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6756.02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5277.91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5278.93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5294.80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6762.72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5313.16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6771.13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5329.99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6773.29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6772.92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5340.90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6640.54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5375.49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6639.40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5371.96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6625.52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5336.15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6618.18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5347.24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6598.92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5348.00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6587.48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5309.48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6615.23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5301.29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6749.79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5264.49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80274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6856.79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6565.90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5230.93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5143.51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5171.75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D62B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6839.32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5056.45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6841.38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5060.21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6852.08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6857.85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5064.22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6861.20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5066.92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6880.85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6852.03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5131.27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6561.59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5218.42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6839.32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5056.45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494FF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6909.49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4956.51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4990.86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6881.27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4994.69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6882.75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4998.22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6854.64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5046.50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6847.44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5050.56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6537.76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5135.59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6516.33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6823.05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4970.76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6828.43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4971.50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6828.75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4969.23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4949.40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6909.49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4956.51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3E186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4832.69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7007.44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4853.53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7006.73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4855.71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6974.83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4915.70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4981.70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6492.67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4979.41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6715.07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4915.23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4910.20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6996.98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4827.68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7003.09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4825.54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4826.14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4832.69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692A8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4686.62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7071.81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4746.79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7036.24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4723.67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6467.00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4892.17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6456.78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4857.03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4834.73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6447.00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4821.94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7091.62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4629.90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4686.62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EC4B6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5564.23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5610.65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6170.61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5579.89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6185.25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5553.96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5549.32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6176.49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5539.40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6175.03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5536.86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5530.66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6250.39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5504.22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5564.23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7B58B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6259.21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5409.25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6282.28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5483.73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6166.49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5529.48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6149.46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5504.38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6108.35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5466.18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6150.83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5440.45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6259.21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5409.25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221C3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6231.68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5311.74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6230.36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5313.93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6123.57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5354.89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6087.37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5368.45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6057.07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5379.75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6025.16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5390.16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5970.57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5342.17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5272.18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5255.24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6210.97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5243.01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6231.68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2F506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6151.79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4985.90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6131.08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4916.02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4857.74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6428.27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4896.37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A6677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6474.88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4978.29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6175.44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5066.50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6153.79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4994.84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6451.22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4902.05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6474.88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4978.29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D6465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6498.65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6198.75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5148.17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5073.81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6476.65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4985.73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6498.65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5058.68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80589F" w:rsidRPr="00B3075E" w:rsidTr="003A3E4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80589F" w:rsidRPr="001F2644" w:rsidRDefault="0080589F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5066.09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6523.66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5141.27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6223.05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5231.12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6201.22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5156.88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6275.40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5134.06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6278.58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5133.14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6501.06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5066.09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3A333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6271.17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5394.66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6250.35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5325.12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6426.63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5272.25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6548.96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5235.86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81CD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6595.20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5388.58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6295.06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5478.19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6273.07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5402.02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6423.58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5356.93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5349.59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5342.62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6573.37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5313.46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6595.20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5388.58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B01C2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5966.28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7477.40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5977.89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7471.04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6005.07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7465.21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6023.35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7450.98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7418.86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7416.98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6238.24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6246.01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7415.18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6253.66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7414.26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6257.55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7405.47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6298.84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7400.50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7360.28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6254.65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7368.80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6224.24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7385.95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6176.26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7393.41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6141.70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7400.02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5946.25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5956.82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5966.28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F46D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6908.93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8295.67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6918.47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6922.92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8284.03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8282.19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6924.04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8279.38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6924.05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6953.17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8160.44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6957.22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8032.08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8026.55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6886.28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8311.58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8310.14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02040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8324.35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8323.29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6868.16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8323.19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6807.34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8127.14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8324.35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6836.72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D206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6724.66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6792.29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8024.44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6799.22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6726.74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8217.28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8237.43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6723.95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8312.48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6724.66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278E9">
        <w:trPr>
          <w:cantSplit/>
          <w:trHeight w:val="24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8286.29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8290.83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6710.63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8287.49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6714.45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8023.06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6719.15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8058.96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6647.24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8190.02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6645.74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6645.06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8288.40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8286.29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DE0AB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6564.73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8299.23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6573.67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8299.53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6600.32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6600.34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6634.80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8022.03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8143.70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8144.67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6563.64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6564.73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4261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6552.06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6553.42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8018.20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8297.73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8301.52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6552.06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4C10A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8281.27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8289.32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6436.22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8289.73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8283.97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8284.91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6472.67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8285.03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8015.82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6405.01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8281.27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E166F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6325.05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8272.71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6357.23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8273.24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6389.55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8273.12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6394.22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8274.13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6395.38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8076.60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6397.75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6327.67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6323.07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6325.05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6064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8283.87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6244.03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8283.81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6247.54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8281.33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6272.19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8271.87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6281.00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8013.02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6248.03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8250.41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6243.69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8283.87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6244.03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312B3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8262.97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6113.31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8265.22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6119.18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8253.09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6133.86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8242.64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6138.04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6180.60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6181.93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6233.04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8273.53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6234.75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8019.55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6240.73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6240.18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8011.91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6238.62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8242.79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6077.56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8244.43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8262.97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6113.31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463B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6038.85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8234.90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8239.45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6065.39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8240.78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6067.49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8111.74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6154.18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6178.44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6202.75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6162.08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8146.38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8209.14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6000.89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8210.30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6038.85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3631C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8184.38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5927.73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8191.88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5938.63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8195.67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5948.33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8196.91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5956.30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8176.96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8179.58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5973.87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8195.96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6001.12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8176.02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6015.22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6027.22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8065.96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6087.97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8047.49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6100.11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8045.59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8044.89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8029.11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6112.33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7991.90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6156.88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7922.68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6096.03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8181.05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5922.07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8182.78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5925.16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8184.38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5927.73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7208E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8216.39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5883.86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5916.49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7968.66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6056.24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7964.08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6053.30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7944.57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6065.88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7916.47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7903.46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6078.81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8002.26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5870.28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8098.48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5674.64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5702.30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8121.01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5725.38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8116.38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5734.53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8110.85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8101.19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5766.59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5839.24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5862.58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8046.90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5866.27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8033.73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5886.76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5939.01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5964.47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5968.15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5964.94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8018.77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8032.11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5961.14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8029.98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5958.19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8040.47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5947.36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5943.95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8044.58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5944.96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8068.01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5912.82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8108.11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5903.93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8124.93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5892.35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8127.66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5895.52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8154.35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5879.51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8174.61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5867.24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8175.23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5833.40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8216.39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5883.86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A214F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8043.35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7949.65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5721.70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7917.44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5707.02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7988.85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5669.23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8037.05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5693.65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8040.03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5665.78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8023.86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5653.94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8046.05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5643.71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8055.91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5654.62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8043.35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D466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5336.66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7871.17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5446.08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7892.36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5468.90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8007.75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5539.47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5550.65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8064.45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5580.32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7835.07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5483.02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5615.38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8039.24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5623.65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8026.70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5636.20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7985.42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5661.26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7843.24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5577.25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7824.79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5565.93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5541.72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7779.79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5547.49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7967.88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5662.19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7899.30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5699.73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7720.76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5617.49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5628.08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5705.81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7814.72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5748.79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7659.84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5688.78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7646.80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5725.37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5733.89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7689.41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5751.26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5772.32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7684.49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5799.96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7656.71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5797.46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7630.24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5794.10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7577.52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5785.96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7583.04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5762.20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7567.63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7596.30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5662.08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7620.99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5643.25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7624.99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5442.43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7914.76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5306.78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7947.01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5336.66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B667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5742.85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7726.53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7724.93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5768.69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7722.45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7714.03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7689.91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5802.89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7688.35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5744.08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7650.47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7660.47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7665.72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5689.27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5701.26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7748.89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5731.66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7741.00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5742.85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AD2F9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6284.74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6046.43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6043.78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6143.14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6109.38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6007.33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6092.98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5987.71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6021.31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6045.37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6177.08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6262.79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6284.74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600D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7795.32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7809.08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7011.58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7831.58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7018.83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7823.49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7041.90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7823.26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7041.80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7822.76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7042.30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7042.65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7823.19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7042.77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7043.85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7059.73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7785.36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7046.82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7795.32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7012.23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4A437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6669.26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6281.02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7382.37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6309.73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7311.78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6532.15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7396.14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6703.62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7461.78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6669.26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2621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6503.85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7567.78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7637.90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6422.71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7540.61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6503.85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7567.78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918B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7699.55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6413.93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7622.02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6218.72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7547.72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6449.61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7712.73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A8082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7794.50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7651.86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7730.50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7794.50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79615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6131.19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7776.73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7706.70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7801.79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601A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7234.11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7234.34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7278.15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6045.23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6040.93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7301.05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6022.49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6002.84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7298.69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7293.39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5683.76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7272.45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5684.71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7245.11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7188.83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5748.74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7193.26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5793.05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5815.37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7198.67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5858.83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7203.25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5881.17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7205.93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5946.45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5968.63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7214.75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5989.97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7217.10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6006.93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7218.95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6010.81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7219.53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6069.27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6067.19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326E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7340.53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6017.10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7384.02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7357.90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5673.92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7349.54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5681.56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7279.07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5937.98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7304.22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6017.04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7312.37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6016.77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7313.27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6015.85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7316.35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6010.58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7340.53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D7530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5990.98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7431.18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5673.09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7358.72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7391.31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7417.51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5990.98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550C9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5988.22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7468.60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5964.22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7537.67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5660.26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7511.04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5664.16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5666.63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7440.40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5801.80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7451.38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5988.22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7468.60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726BC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5958.69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7545.31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5960.49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7549.10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5950.35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5938.27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7612.55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5937.69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7614.43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7590.37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5958.69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7545.31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00530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6343.36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6907.35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6710.68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6707.63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6688.05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6193.32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6289.50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6741.17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6755.17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6330.44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6775.29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6363.38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6814.12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6362.58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6814.90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6335.32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6841.05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6339.86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6347.76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6860.76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6362.33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6849.69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6382.82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6343.36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6907.35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F1B4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6336.01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6915.42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6274.73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6958.20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6251.14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6932.03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6199.60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6186.50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6859.83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6782.85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6764.54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6081.24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6743.22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6094.91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6724.85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6722.49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6725.04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6129.19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6136.43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6740.80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6708.28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6207.44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6771.55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6224.21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6241.79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6809.23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6258.98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6275.89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6848.19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6293.08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6336.01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6915.42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9016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6979.40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6203.79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7009.30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6167.33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6968.34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6032.41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6809.28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6052.10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6061.78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6765.96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6073.20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6751.66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6769.75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6089.90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6103.47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6784.35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6121.02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6821.83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6244.62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6938.00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6264.38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6963.18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6242.39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6979.40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0146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6137.14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7053.36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6134.50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7054.94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5972.73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6197.50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7014.71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6139.14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D03F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6036.58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5910.20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6941.76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5965.49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6887.88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6124.56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6054.20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14F5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5881.98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7769.79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7747.88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5641.82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5644.11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7680.19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7682.20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5797.55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5878.02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5877.99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5895.10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7701.67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5891.87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5888.65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7720.66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7722.60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C1ED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5910.36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7692.44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5643.62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5650.44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5934.86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7622.71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DF114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6299.46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7298.70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6081.88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7219.27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6087.47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6088.69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6093.89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7191.40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6109.78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7193.49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6111.69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7198.31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6237.47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7234.38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6264.59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7244.21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7258.48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8E59E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6267.88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7297.42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6081.46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7227.89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7306.75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6267.88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BE7C1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6031.10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7379.07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6056.45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7386.84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6239.81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67D5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6208.52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6004.90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7457.66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6018.04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6030.28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7387.59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6037.98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7390.58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7440.45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6236.52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7466.02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6208.52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7534.72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F1709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6179.69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5981.92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6008.10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7467.46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6207.81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6179.69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7614.14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BD1C0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6149.85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6083.03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7667.54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5952.86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7617.32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5978.63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6176.28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6149.85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C068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7772.56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5922.63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5935.88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7662.36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5948.08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5948.99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7626.77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7702.79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3E730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6102.23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6023.96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7827.64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5892.39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7780.02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5906.37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7742.70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5919.18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7706.89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6091.58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7772.39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6116.18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7781.84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6102.23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7817.27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7621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6084.04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6070.72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7901.87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6072.87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7913.91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5875.80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7840.85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5889.92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6084.04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E663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6294.78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7993.73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6292.57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7993.01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6254.84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7978.16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6234.84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7969.40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6215.45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7960.42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6198.86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7952.44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6164.09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7936.91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6146.05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7930.10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6126.83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7924.78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6107.22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7917.63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6085.39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7909.04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6083.93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7904.62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7950.38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0053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6324.99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7942.97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7856.85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6363.70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6324.99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7942.97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15CB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8018.60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8021.61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6972.07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7996.09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6969.46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7962.31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6964.48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6573.06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6571.77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D751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7946.75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7947.11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6715.16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7952.43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6834.87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7952.96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6885.37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7954.03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6916.00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7954.12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6950.70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7951.28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6961.25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6945.38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7871.80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6909.14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7881.32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6909.03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7874.26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6575.37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7946.72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6576.10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7946.75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17CE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7864.40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6574.78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6904.79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6904.87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7861.42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6944.32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7833.30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6939.54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7833.60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6936.86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7833.80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6934.95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7834.06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6932.42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7836.93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6903.97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7837.23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7835.37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6894.63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7806.85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7800.37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6895.47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6893.88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7791.71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6576.28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7864.40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6574.78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8772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7998.84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6320.49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7874.79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6322.18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7752.36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7751.51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7997.88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6249.26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7997.70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7998.06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7998.84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6320.49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86783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8000.82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6403.43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6332.84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7961.61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6329.77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8000.09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6329.64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8000.82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A784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8001.06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7752.59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7754.10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6459.17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7755.46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8001.06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6477.29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EF7BE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8002.71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6556.82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7818.51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6562.63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7796.32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6562.39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7795.74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6553.56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6553.55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7756.98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6489.58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8001.17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8002.71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6556.82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263D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7774.00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7773.97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6887.14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6891.51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7765.17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7713.98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6915.39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6904.51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7413.21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6855.69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7393.56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6851.93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7365.15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6848.07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7366.62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6842.64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7373.45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6814.03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7353.45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6809.37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6809.73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7346.53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6808.67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7319.87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7318.26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6806.25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7305.99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6803.27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7300.17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6824.69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7289.72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6819.35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7295.88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6790.97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7318.24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6798.54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6777.22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7317.89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6774.74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7324.32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7435.85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6800.46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7475.49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6811.61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7528.73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6822.77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7602.11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6836.44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7743.53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6865.15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7744.51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6875.26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7774.00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3142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7030.53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7686.17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7663.23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7649.58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7252.01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7254.25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7560.63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7217.66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7607.34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7024.71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6984.36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7657.70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6993.85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6997.30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7713.89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7010.12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7709.02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7030.53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7F782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7001.42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7606.00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7003.99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7599.37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7029.32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7594.16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7050.91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7590.06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7071.64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7584.52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7096.14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7577.61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7125.60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7572.00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7147.99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7570.70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7554.55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7504.81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7202.10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7541.12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7006.79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7542.74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7583.34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6997.07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7606.87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7001.42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14A9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7569.62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7297.21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7535.44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7365.15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7524.92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7384.68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7523.06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7384.46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7520.00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7384.17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7370.90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7494.63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7367.65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7506.73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7350.63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7519.03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7561.03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7229.80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4D458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7624.19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7379.80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7566.80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7549.74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7527.33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7480.80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7581.57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7647.10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7496.04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7532.56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7543.50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7610.12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7326.22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7618.10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7309.29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7640.68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7671.39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7C7325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7336.40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7252.58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7394.82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7169.27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85B2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7458.44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7320.03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7228.90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7414.39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7199.36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7344.86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7427.85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7250.62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7458.44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7320.03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B5C1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7355.02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7456.27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7493.21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7462.79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7327.56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7393.09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7482.91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A11BD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7463.33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7475.50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7459.18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7488.84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7492.72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7295.52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7572.39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7267.25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7502.27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7422.27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7424.15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7463.33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E4B4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7384.58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7376.80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7878.71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7362.18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7884.41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7355.96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7888.12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7249.15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7932.34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7240.03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7928.02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7880.06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7379.01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7809.80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7402.90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F375A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7375.24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7799.85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7350.13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7818.80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7818.65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7304.94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7284.05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7836.78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7844.03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7844.52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7232.49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7231.74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7856.53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7228.63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7857.70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7228.82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7227.89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7859.44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7860.80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7208.97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7146.07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7835.22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7135.68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7819.63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7157.24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7810.64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7175.87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7803.50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7797.16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7211.53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7788.71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7229.41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7781.52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7247.74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7774.15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7265.84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7766.96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7285.28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7758.65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7321.69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7745.25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7348.20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7734.20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7361.84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AC28E1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7107.03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7081.31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7127.97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6902.83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6899.42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6863.95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7174.02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6861.96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7167.83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6858.19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7160.91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6888.25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7141.00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6882.96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7139.01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6903.36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7133.12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6909.44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7132.95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6930.23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7124.92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6952.30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7116.48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7114.40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6971.80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7111.32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6973.69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7110.95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6976.61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7108.49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6985.62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7106.58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7031.46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7091.29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7058.16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7084.49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7074.96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7107.03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325B2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6837.93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6851.36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7325.41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6850.22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6843.00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7300.56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6824.63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6822.36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7300.98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6819.51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6823.05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7236.18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7239.51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6834.41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7261.86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6855.65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7253.89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6845.02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7231.04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6843.18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7218.74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6878.19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7084.41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7137.20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7109.18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7260.73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7106.52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7274.83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7051.01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7297.37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7048.05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7273.62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7040.52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7272.77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7085.86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7253.29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7211.01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7067.29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7206.99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7059.09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7208.80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7042.42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7215.85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7037.82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7216.80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7043.97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7235.05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7022.46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7020.93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7245.18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7042.52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7300.55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7318.46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6953.59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7337.40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6944.39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7312.77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6947.21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7311.37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7302.12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6970.67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6989.33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7293.75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7016.54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7280.48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7004.45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7250.92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7001.32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7251.87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7000.46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7249.91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6988.58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7254.48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7240.10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6979.94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6970.51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7237.05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6964.29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7235.84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6958.19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7238.25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6944.87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6935.97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7246.79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6933.70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6928.61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7244.06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7247.28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6912.41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7249.21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6902.58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7253.24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6896.02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7257.19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6891.85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7259.15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7263.10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6871.57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7266.06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6876.26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6875.56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7282.78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6916.62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7270.30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7271.93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7280.76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3740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6931.93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7292.82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6949.99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7338.77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6901.79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7359.19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6879.24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7368.29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816F0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7377.43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7533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6838.55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7269.47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6835.11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7275.04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6830.51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7282.48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6859.64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6871.88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7278.54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6843.14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7261.88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DE30A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7178.13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6886.70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7460.50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6856.94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7391.56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7146.13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7273.44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7178.13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7342.62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1C2EFF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6919.52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7539.92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6890.70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7468.86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7182.47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7351.97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7212.48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7421.09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DC128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7245.25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6948.14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7621.73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6920.70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7550.25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7215.36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7429.09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7245.25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7501.68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EF22C9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6984.06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7698.86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6954.17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7158.80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7544.89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7247.83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7507.80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7513.94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7277.72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7579.45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810A2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7652.31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7057.02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7757.77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7041.58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7764.27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7012.86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7738.61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3772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7008.04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7736.58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7001.81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7730.09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6986.72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7711.27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6984.44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7706.44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7188.12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7623.98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7280.06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7586.97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7282.42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7592.38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7652.31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066C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6069.27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8064.43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8075.79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5737.14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5739.07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8039.12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5759.24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7991.29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5765.96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7978.50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5772.08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7976.85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6069.27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8001.08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004B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8084.85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6062.32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8143.68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5728.43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8134.15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5736.20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8057.91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8084.85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54779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6188.44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8027.79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6220.21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8040.03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6284.92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6282.80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8094.15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8076.62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6080.91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6174.80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8007.20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6188.44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8027.79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9F638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8100.85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6276.47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8176.98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6073.62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8160.62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8084.97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8100.85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F34D1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8120.82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6372.74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8341.27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6372.62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8341.30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6352.73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8338.37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6347.82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8337.77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6339.75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8336.44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6339.54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6298.72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8331.54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6301.37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8308.59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6302.15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8300.97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6303.58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8287.14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6305.38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8265.16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6308.10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8242.99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6311.17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8220.56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8198.91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6315.83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8176.80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6318.64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8154.68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6321.32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8132.52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6327.77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8108.94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6366.62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8108.41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6376.03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8109.86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6379.99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8101.10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6386.94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8102.58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6384.36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8113.29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8116.47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65590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7228.93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7169.00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8016.92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7093.99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8131.33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7032.04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8090.56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7180.81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7872.26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7192.46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7880.26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7228.93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7925.32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FA12E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7025.73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8086.24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6966.56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8045.52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7930.32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7086.45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7115.16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7826.62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7173.75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756DC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6959.39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6896.01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7994.86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7043.51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7780.14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7822.15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6959.39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8038.39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3440F2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8391.81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6972.57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8355.92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7097.86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8142.74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7157.98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7033.52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8391.81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5207F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6964.81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8353.45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6941.39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8342.75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6936.34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8350.04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6900.33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6914.33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8304.98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6911.27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8302.98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7028.57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8099.56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7090.45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8138.51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E10F2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7021.04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6889.39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8323.33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6828.92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6962.68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8056.27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7021.04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8095.68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AB713E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8051.44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6821.50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8282.63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6757.62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8241.92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6874.62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8036.65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6891.04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8008.15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6953.39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8051.44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05082B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8230.62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8191.92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6818.33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7962.62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6860.26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7989.61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6846.87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8014.91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6867.45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8026.98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6868.05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8027.31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6753.74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8230.62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513736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6683.15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8181.92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6653.03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8163.92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6647.03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8173.33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6617.67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8155.20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6614.32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8152.62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6746.44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7912.97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6810.56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7956.97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2D797D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7907.32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6701.35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7976.17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6664.58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8041.84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6613.00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8133.59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6603.93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8149.32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6572.09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8129.92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6574.14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8125.68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8106.80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6598.64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8005.16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6677.38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7866.03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6739.62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7907.32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64D3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7861.67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6533.61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8101.21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6467.97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8063.80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7820.99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6668.68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7861.67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D056D3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6459.16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8058.10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6458.59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8057.85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6458.24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8057.70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6393.17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8022.29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6532.87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7777.57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6597.26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7814.61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D45C0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6521.97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6395.21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7997.10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6380.32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8022.38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6313.73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7991.44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6341.64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7936.63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6354.00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7914.61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6455.79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7737.53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6462.44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7737.08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6492.40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7755.34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6490.89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7757.92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7772.66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6521.97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7775.91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CB168C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7291.26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5703.61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5693.02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7254.07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5683.72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7055.12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5496.19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7076.41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5476.07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7274.65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5658.55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7278.70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5653.90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7081.64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5471.07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7098.99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5451.95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7101.69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5454.69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7103.63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5456.11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7105.62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5457.58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7106.96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5455.76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5456.05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7108.49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5454.52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7109.58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5453.36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7126.23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5462.07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7298.28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5628.90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7309.70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5639.72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7330.84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5644.48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7336.17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5645.68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7336.89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5661.37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7331.49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5679.73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7316.88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5693.65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7302.21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4D1627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4D1627" w:rsidRDefault="004D1627" w:rsidP="00181B08">
            <w:pPr>
              <w:jc w:val="center"/>
              <w:rPr>
                <w:color w:val="00000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4D1627" w:rsidRDefault="004D1627" w:rsidP="00181B08">
            <w:pPr>
              <w:pStyle w:val="10"/>
              <w:jc w:val="center"/>
              <w:rPr>
                <w:sz w:val="20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:rsidR="004D1627" w:rsidRDefault="004D1627" w:rsidP="00181B08">
            <w:pPr>
              <w:pStyle w:val="10"/>
              <w:jc w:val="center"/>
              <w:rPr>
                <w:sz w:val="20"/>
              </w:rPr>
            </w:pPr>
          </w:p>
        </w:tc>
        <w:tc>
          <w:tcPr>
            <w:tcW w:w="1136" w:type="pct"/>
            <w:shd w:val="clear" w:color="auto" w:fill="auto"/>
          </w:tcPr>
          <w:p w:rsidR="004D1627" w:rsidRPr="007B5258" w:rsidRDefault="004D1627" w:rsidP="007562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pct"/>
            <w:shd w:val="clear" w:color="auto" w:fill="auto"/>
          </w:tcPr>
          <w:p w:rsidR="004D1627" w:rsidRPr="007B5258" w:rsidRDefault="004D1627" w:rsidP="007562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3" w:type="pct"/>
          </w:tcPr>
          <w:p w:rsidR="004D1627" w:rsidRPr="007B5258" w:rsidRDefault="004D1627" w:rsidP="0075627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6275.64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8190.89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6270.95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8248.82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6121.09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8236.22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6116.68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8237.13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6111.45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8237.33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6070.01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8233.23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6068.83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8228.11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6045.33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8226.50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6023.00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8223.83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5981.89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8216.41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5962.63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8213.34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5875.31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8199.58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5848.44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8370.39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5815.18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8365.63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5743.03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8355.65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5746.19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8345.96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5753.40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8300.21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8286.12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5828.38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8291.41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5832.69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8260.96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5835.78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8239.91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5840.50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8206.09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5841.50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8199.81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5806.65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8195.22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5787.00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8193.13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5786.40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8193.03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5771.10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8191.02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5726.83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8186.20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5728.11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8144.70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6275.64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8190.89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E75AB4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9047.17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6495.43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9078.76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9063.43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6455.94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9048.10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6436.19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9032.77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6416.44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9017.44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6396.69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9002.11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6376.95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8986.78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6357.20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8971.45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6337.45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8956.12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6317.70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8940.79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6297.96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8925.46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6278.21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8910.13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6258.46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8894.79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6238.71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8879.46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6223.03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8867.18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8821.56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6235.58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8775.80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6268.02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8800.94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6287.77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8816.27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6307.52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8831.60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6327.27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8846.93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6347.02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8862.26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6366.76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8877.59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6386.51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8892.93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8908.26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6426.01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8923.59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6445.75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8938.92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3994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6465.50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8954.25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6485.25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8969.58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8984.91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6524.74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9000.24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6500.21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9031.84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6519.96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9047.17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FC4795" w:rsidRPr="00B3075E" w:rsidTr="00E73438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FC4795" w:rsidRPr="001F2644" w:rsidRDefault="00FC4795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6457.74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9176.01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6438.00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9160.66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6418.26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9145.32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6398.52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9129.98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6378.78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9114.64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6359.04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9099.30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6339.30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9083.96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6319.56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9068.62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6299.82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9053.28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6280.08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9037.94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6260.34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9022.60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6240.60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9007.26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6220.86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8991.92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6207.33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8981.40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6213.65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8935.45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6219.88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8890.06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6250.21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8913.41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6269.95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8928.75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6289.69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8944.09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6309.43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8959.43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6329.17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6348.91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8990.11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6368.65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9005.45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6388.39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9020.79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6408.13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9036.13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6427.87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9051.47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6447.61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9066.82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6467.35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9082.16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6487.09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9097.50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9129.08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9144.42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1D4D42" w:rsidRPr="00B3075E" w:rsidTr="0082605A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1D4D42" w:rsidRPr="001F2644" w:rsidRDefault="001D4D42" w:rsidP="00CA3A32">
            <w:pPr>
              <w:jc w:val="center"/>
            </w:pPr>
            <w:r>
              <w:t>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1D4D42" w:rsidRPr="001F2644" w:rsidRDefault="001D4D42" w:rsidP="00CA3A32">
            <w:pPr>
              <w:jc w:val="center"/>
            </w:pPr>
            <w: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D4D42" w:rsidRPr="001F2644" w:rsidRDefault="001D4D42" w:rsidP="00CA3A32">
            <w:pPr>
              <w:jc w:val="center"/>
            </w:pPr>
            <w:r>
              <w:t>-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1D4D42" w:rsidRPr="001F2644" w:rsidRDefault="001D4D42" w:rsidP="00CA3A32">
            <w:pPr>
              <w:jc w:val="center"/>
            </w:pPr>
            <w: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1D4D42" w:rsidRPr="001F2644" w:rsidRDefault="001D4D42" w:rsidP="00CA3A32">
            <w:pPr>
              <w:jc w:val="center"/>
            </w:pPr>
            <w:r>
              <w:t>-</w:t>
            </w:r>
          </w:p>
        </w:tc>
        <w:tc>
          <w:tcPr>
            <w:tcW w:w="933" w:type="pct"/>
            <w:vAlign w:val="center"/>
          </w:tcPr>
          <w:p w:rsidR="001D4D42" w:rsidRPr="001F2644" w:rsidRDefault="001D4D42" w:rsidP="00CA3A32">
            <w:pPr>
              <w:jc w:val="center"/>
            </w:pPr>
            <w: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9199.23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6430.42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9230.81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6410.69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9215.46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6390.95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9200.12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4034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6371.22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9184.77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6351.48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9169.42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6331.75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9154.07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6312.01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9138.73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6292.28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9123.38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6272.54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9108.03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6252.81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9092.69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6233.07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9077.34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6213.34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9061.99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6197.91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9049.99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6204.19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9004.29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6237.89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9030.42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6257.63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9045.76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4047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6277.36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9061.11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4048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6297.10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9076.46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6316.83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9091.80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6336.57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9107.15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6356.30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9122.50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6376.04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9137.85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6395.77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9153.19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4054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6415.51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9168.54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4055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6435.24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9183.89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  <w:tr w:rsidR="007B5258" w:rsidRPr="00B3075E" w:rsidTr="004D1627">
        <w:trPr>
          <w:cantSplit/>
          <w:trHeight w:val="295"/>
        </w:trPr>
        <w:tc>
          <w:tcPr>
            <w:tcW w:w="573" w:type="pct"/>
            <w:shd w:val="clear" w:color="auto" w:fill="auto"/>
            <w:vAlign w:val="center"/>
          </w:tcPr>
          <w:p w:rsidR="007B5258" w:rsidRPr="001F2644" w:rsidRDefault="007B5258" w:rsidP="00181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6454.98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B5258" w:rsidRPr="001F2644" w:rsidRDefault="007B5258" w:rsidP="00181B08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9199.23</w:t>
            </w:r>
          </w:p>
        </w:tc>
        <w:tc>
          <w:tcPr>
            <w:tcW w:w="1136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089" w:type="pct"/>
            <w:shd w:val="clear" w:color="auto" w:fill="auto"/>
          </w:tcPr>
          <w:p w:rsidR="007B5258" w:rsidRPr="007B5258" w:rsidRDefault="007B5258" w:rsidP="0075627A">
            <w:pPr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1.0</w:t>
            </w:r>
          </w:p>
        </w:tc>
        <w:tc>
          <w:tcPr>
            <w:tcW w:w="933" w:type="pct"/>
          </w:tcPr>
          <w:p w:rsidR="007B5258" w:rsidRPr="007B5258" w:rsidRDefault="007B5258" w:rsidP="0075627A">
            <w:pPr>
              <w:ind w:left="57" w:right="57"/>
              <w:jc w:val="center"/>
              <w:rPr>
                <w:sz w:val="18"/>
                <w:szCs w:val="18"/>
              </w:rPr>
            </w:pPr>
            <w:r w:rsidRPr="007B5258">
              <w:rPr>
                <w:sz w:val="18"/>
                <w:szCs w:val="18"/>
              </w:rPr>
              <w:t>-</w:t>
            </w:r>
          </w:p>
        </w:tc>
      </w:tr>
    </w:tbl>
    <w:p w:rsidR="007B5258" w:rsidRDefault="007B5258">
      <w:r>
        <w:br w:type="page"/>
      </w:r>
    </w:p>
    <w:p w:rsidR="00473C4C" w:rsidRPr="007D69D0" w:rsidRDefault="00473C4C" w:rsidP="00473C4C">
      <w:pPr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Текстовое описание местоположения границ </w:t>
      </w:r>
      <w:r w:rsidRPr="007D69D0">
        <w:rPr>
          <w:b/>
          <w:sz w:val="26"/>
          <w:szCs w:val="26"/>
        </w:rPr>
        <w:t xml:space="preserve">территориальной зоны </w:t>
      </w:r>
      <w:r w:rsidRPr="007D69D0">
        <w:rPr>
          <w:b/>
          <w:color w:val="000000"/>
          <w:sz w:val="26"/>
          <w:szCs w:val="26"/>
        </w:rPr>
        <w:t xml:space="preserve">жилой застройки: индивидуальной, малоэтажной многоквартирной, блокированной </w:t>
      </w:r>
    </w:p>
    <w:p w:rsidR="00473C4C" w:rsidRDefault="00473C4C" w:rsidP="00473C4C">
      <w:pPr>
        <w:jc w:val="center"/>
        <w:rPr>
          <w:b/>
          <w:sz w:val="26"/>
          <w:szCs w:val="26"/>
        </w:rPr>
      </w:pPr>
      <w:r w:rsidRPr="007D69D0">
        <w:rPr>
          <w:b/>
          <w:color w:val="000000"/>
          <w:sz w:val="26"/>
          <w:szCs w:val="26"/>
        </w:rPr>
        <w:t>(1-4 этажей)</w:t>
      </w:r>
      <w:r w:rsidRPr="007D69D0">
        <w:rPr>
          <w:rFonts w:eastAsia="Calibri"/>
          <w:b/>
          <w:color w:val="000000"/>
          <w:sz w:val="26"/>
          <w:szCs w:val="26"/>
        </w:rPr>
        <w:t xml:space="preserve"> </w:t>
      </w:r>
      <w:r w:rsidRPr="007D69D0">
        <w:rPr>
          <w:b/>
          <w:color w:val="000000"/>
          <w:sz w:val="26"/>
          <w:szCs w:val="26"/>
        </w:rPr>
        <w:t xml:space="preserve"> ЖЗ-1 в</w:t>
      </w:r>
      <w:r w:rsidRPr="007D69D0">
        <w:rPr>
          <w:b/>
          <w:sz w:val="26"/>
          <w:szCs w:val="26"/>
        </w:rPr>
        <w:t xml:space="preserve"> границах </w:t>
      </w:r>
      <w:r w:rsidRPr="007D69D0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73C4C" w:rsidRDefault="00473C4C"/>
    <w:p w:rsidR="00473C4C" w:rsidRDefault="00473C4C"/>
    <w:tbl>
      <w:tblPr>
        <w:tblW w:w="9356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273"/>
        <w:gridCol w:w="1562"/>
        <w:gridCol w:w="6521"/>
      </w:tblGrid>
      <w:tr w:rsidR="004D1627" w:rsidRPr="00144965" w:rsidTr="00473C4C">
        <w:trPr>
          <w:cantSplit/>
          <w:tblHeader/>
        </w:trPr>
        <w:tc>
          <w:tcPr>
            <w:tcW w:w="1515" w:type="pct"/>
            <w:gridSpan w:val="2"/>
            <w:shd w:val="clear" w:color="auto" w:fill="auto"/>
            <w:vAlign w:val="center"/>
          </w:tcPr>
          <w:p w:rsidR="004D1627" w:rsidRPr="005C6913" w:rsidRDefault="00473C4C" w:rsidP="00181B0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Прохождение границы</w:t>
            </w:r>
          </w:p>
        </w:tc>
        <w:tc>
          <w:tcPr>
            <w:tcW w:w="3485" w:type="pct"/>
            <w:vMerge w:val="restart"/>
            <w:shd w:val="clear" w:color="auto" w:fill="auto"/>
            <w:vAlign w:val="center"/>
          </w:tcPr>
          <w:p w:rsidR="004D1627" w:rsidRPr="005C6913" w:rsidRDefault="00473C4C" w:rsidP="00181B08">
            <w:pPr>
              <w:pStyle w:val="1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</w:rPr>
              <w:t>Описание прохождения границы</w:t>
            </w:r>
          </w:p>
        </w:tc>
      </w:tr>
      <w:tr w:rsidR="004D1627" w:rsidRPr="00144965" w:rsidTr="00473C4C">
        <w:trPr>
          <w:cantSplit/>
          <w:tblHeader/>
        </w:trPr>
        <w:tc>
          <w:tcPr>
            <w:tcW w:w="680" w:type="pct"/>
            <w:shd w:val="clear" w:color="auto" w:fill="auto"/>
            <w:vAlign w:val="center"/>
          </w:tcPr>
          <w:p w:rsidR="004D1627" w:rsidRPr="00144965" w:rsidRDefault="00473C4C" w:rsidP="00181B08">
            <w:pPr>
              <w:jc w:val="center"/>
              <w:rPr>
                <w:b/>
              </w:rPr>
            </w:pPr>
            <w:r>
              <w:rPr>
                <w:b/>
              </w:rPr>
              <w:t>от точки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44965" w:rsidRDefault="00473C4C" w:rsidP="00181B08">
            <w:pPr>
              <w:jc w:val="center"/>
              <w:rPr>
                <w:b/>
              </w:rPr>
            </w:pPr>
            <w:r>
              <w:rPr>
                <w:b/>
              </w:rPr>
              <w:t>до точки</w:t>
            </w:r>
          </w:p>
        </w:tc>
        <w:tc>
          <w:tcPr>
            <w:tcW w:w="3485" w:type="pct"/>
            <w:vMerge/>
            <w:shd w:val="clear" w:color="auto" w:fill="auto"/>
            <w:vAlign w:val="center"/>
          </w:tcPr>
          <w:p w:rsidR="004D1627" w:rsidRPr="00144965" w:rsidRDefault="004D1627" w:rsidP="00181B08">
            <w:pPr>
              <w:pStyle w:val="10"/>
              <w:jc w:val="center"/>
              <w:rPr>
                <w:b/>
                <w:sz w:val="20"/>
              </w:rPr>
            </w:pPr>
          </w:p>
        </w:tc>
      </w:tr>
      <w:tr w:rsidR="004D1627" w:rsidRPr="00144965" w:rsidTr="00473C4C">
        <w:trPr>
          <w:cantSplit/>
          <w:tblHeader/>
        </w:trPr>
        <w:tc>
          <w:tcPr>
            <w:tcW w:w="680" w:type="pct"/>
            <w:shd w:val="clear" w:color="auto" w:fill="auto"/>
            <w:vAlign w:val="center"/>
          </w:tcPr>
          <w:p w:rsidR="004D1627" w:rsidRPr="00473C4C" w:rsidRDefault="004D1627" w:rsidP="00181B08">
            <w:pPr>
              <w:jc w:val="center"/>
              <w:rPr>
                <w:b/>
                <w:i/>
              </w:rPr>
            </w:pPr>
            <w:r w:rsidRPr="00473C4C">
              <w:rPr>
                <w:b/>
                <w:i/>
              </w:rPr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473C4C" w:rsidRDefault="004D1627" w:rsidP="00181B08">
            <w:pPr>
              <w:jc w:val="center"/>
              <w:rPr>
                <w:b/>
                <w:i/>
              </w:rPr>
            </w:pPr>
            <w:r w:rsidRPr="00473C4C">
              <w:rPr>
                <w:b/>
                <w:i/>
              </w:rPr>
              <w:t>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473C4C" w:rsidRDefault="00473C4C" w:rsidP="00181B08">
            <w:pPr>
              <w:jc w:val="center"/>
              <w:rPr>
                <w:b/>
                <w:i/>
              </w:rPr>
            </w:pPr>
            <w:r w:rsidRPr="00473C4C">
              <w:rPr>
                <w:b/>
                <w:i/>
              </w:rPr>
              <w:t>3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EA07CC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EA07CC" w:rsidRDefault="00EA07CC" w:rsidP="00181B08">
            <w:pPr>
              <w:jc w:val="center"/>
              <w:rPr>
                <w:lang w:val="en-US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EA07CC" w:rsidRDefault="00EA07CC" w:rsidP="00181B08">
            <w:pPr>
              <w:jc w:val="center"/>
            </w:pPr>
          </w:p>
        </w:tc>
        <w:tc>
          <w:tcPr>
            <w:tcW w:w="3485" w:type="pct"/>
            <w:shd w:val="clear" w:color="auto" w:fill="auto"/>
            <w:vAlign w:val="center"/>
          </w:tcPr>
          <w:p w:rsidR="00EA07CC" w:rsidRDefault="00EA07CC" w:rsidP="00181B08">
            <w:pPr>
              <w:jc w:val="center"/>
            </w:pP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599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698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787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869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DE3863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lastRenderedPageBreak/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DE3863" w:rsidRPr="001F2644" w:rsidRDefault="00DE3863" w:rsidP="00CA3A32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982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1094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1179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1285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1379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1443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1498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1494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1608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1593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1665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1699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1719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lastRenderedPageBreak/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1797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1828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1884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1890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1939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1990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1982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2044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2101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2050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2156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37174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37174" w:rsidRPr="001F2644" w:rsidRDefault="00B37174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2181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2211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2265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2E697F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2E697F" w:rsidRDefault="002E697F" w:rsidP="00181B08">
            <w:pPr>
              <w:jc w:val="center"/>
              <w:rPr>
                <w:lang w:val="en-US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2E697F" w:rsidRDefault="002E697F" w:rsidP="00181B08">
            <w:pPr>
              <w:jc w:val="center"/>
            </w:pPr>
          </w:p>
        </w:tc>
        <w:tc>
          <w:tcPr>
            <w:tcW w:w="3485" w:type="pct"/>
            <w:shd w:val="clear" w:color="auto" w:fill="auto"/>
            <w:vAlign w:val="center"/>
          </w:tcPr>
          <w:p w:rsidR="002E697F" w:rsidRDefault="002E697F" w:rsidP="00181B08">
            <w:pPr>
              <w:jc w:val="center"/>
            </w:pP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2293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2391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lastRenderedPageBreak/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2473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2495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2523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2576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2598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2695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2731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lastRenderedPageBreak/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2792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2836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2889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2898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bookmarkStart w:id="17" w:name="_GoBack"/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bookmarkEnd w:id="17"/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2940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2993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2999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3046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3101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3081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3157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3195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3211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3263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E77C21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E77C21" w:rsidRDefault="00E77C21" w:rsidP="00181B08">
            <w:pPr>
              <w:jc w:val="center"/>
              <w:rPr>
                <w:lang w:val="en-US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E77C21" w:rsidRDefault="00E77C21" w:rsidP="00181B08">
            <w:pPr>
              <w:jc w:val="center"/>
            </w:pPr>
          </w:p>
        </w:tc>
        <w:tc>
          <w:tcPr>
            <w:tcW w:w="3485" w:type="pct"/>
            <w:shd w:val="clear" w:color="auto" w:fill="auto"/>
            <w:vAlign w:val="center"/>
          </w:tcPr>
          <w:p w:rsidR="00E77C21" w:rsidRDefault="00E77C21" w:rsidP="00181B08">
            <w:pPr>
              <w:jc w:val="center"/>
            </w:pP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3285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3316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3368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3399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3418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3471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3496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3524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3578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3595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3630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3686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3670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lastRenderedPageBreak/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3793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3792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3845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3895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3894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3950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3959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3979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3989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3966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4006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4009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4019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4029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3999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BF118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BF1187" w:rsidRPr="001F2644" w:rsidRDefault="00BF1187" w:rsidP="00B37174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4046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4047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4047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4048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4049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4051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4052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4053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4054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4055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  <w:tr w:rsidR="004D1627" w:rsidRPr="00B3075E" w:rsidTr="00051474">
        <w:trPr>
          <w:cantSplit/>
          <w:trHeight w:val="20"/>
        </w:trPr>
        <w:tc>
          <w:tcPr>
            <w:tcW w:w="680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4030</w:t>
            </w:r>
          </w:p>
        </w:tc>
        <w:tc>
          <w:tcPr>
            <w:tcW w:w="3485" w:type="pct"/>
            <w:shd w:val="clear" w:color="auto" w:fill="auto"/>
            <w:vAlign w:val="center"/>
          </w:tcPr>
          <w:p w:rsidR="004D1627" w:rsidRPr="001F2644" w:rsidRDefault="004D1627" w:rsidP="00181B08">
            <w:pPr>
              <w:jc w:val="center"/>
            </w:pPr>
            <w:r>
              <w:t>-</w:t>
            </w:r>
          </w:p>
        </w:tc>
      </w:tr>
    </w:tbl>
    <w:p w:rsidR="00181B08" w:rsidRPr="00324EA6" w:rsidRDefault="00181B08" w:rsidP="00181B08">
      <w:pPr>
        <w:pStyle w:val="10"/>
        <w:tabs>
          <w:tab w:val="left" w:pos="11340"/>
        </w:tabs>
        <w:ind w:right="2150"/>
        <w:rPr>
          <w:caps/>
          <w:sz w:val="8"/>
          <w:szCs w:val="8"/>
        </w:rPr>
      </w:pPr>
    </w:p>
    <w:p w:rsidR="00181B08" w:rsidRPr="00592995" w:rsidRDefault="00181B08" w:rsidP="00181B08">
      <w:pPr>
        <w:pStyle w:val="10"/>
        <w:tabs>
          <w:tab w:val="left" w:pos="11340"/>
        </w:tabs>
        <w:ind w:right="2150"/>
        <w:rPr>
          <w:caps/>
          <w:sz w:val="2"/>
          <w:szCs w:val="2"/>
        </w:rPr>
      </w:pPr>
    </w:p>
    <w:p w:rsidR="00181B08" w:rsidRPr="002B7FC9" w:rsidRDefault="00181B08" w:rsidP="00181B08">
      <w:pPr>
        <w:pStyle w:val="10"/>
        <w:tabs>
          <w:tab w:val="left" w:pos="11340"/>
        </w:tabs>
        <w:jc w:val="center"/>
        <w:rPr>
          <w:caps/>
          <w:sz w:val="2"/>
          <w:szCs w:val="2"/>
        </w:rPr>
      </w:pPr>
    </w:p>
    <w:p w:rsidR="002D6987" w:rsidRPr="006E620B" w:rsidRDefault="002D6987">
      <w:pPr>
        <w:rPr>
          <w:sz w:val="2"/>
          <w:szCs w:val="2"/>
        </w:rPr>
      </w:pPr>
    </w:p>
    <w:sectPr w:rsidR="002D6987" w:rsidRPr="006E620B" w:rsidSect="00DD031B">
      <w:footerReference w:type="first" r:id="rId7"/>
      <w:type w:val="continuous"/>
      <w:pgSz w:w="11906" w:h="16838" w:code="9"/>
      <w:pgMar w:top="992" w:right="567" w:bottom="851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174" w:rsidRDefault="00B37174" w:rsidP="00DA35FF">
      <w:pPr>
        <w:pStyle w:val="a9"/>
      </w:pPr>
      <w:r>
        <w:separator/>
      </w:r>
    </w:p>
  </w:endnote>
  <w:endnote w:type="continuationSeparator" w:id="1">
    <w:p w:rsidR="00B37174" w:rsidRDefault="00B37174" w:rsidP="00DA35FF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74" w:rsidRDefault="00FF3071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54pt;margin-top:-785.2pt;width:21.6pt;height:349.4pt;z-index:251657728" filled="f" stroked="f">
          <v:textbox style="layout-flow:vertical;mso-layout-flow-alt:bottom-to-top;mso-next-textbox:#_x0000_s2050">
            <w:txbxContent>
              <w:p w:rsidR="00B37174" w:rsidRDefault="00B37174" w:rsidP="00F65A45">
                <w:pPr>
                  <w:pStyle w:val="10"/>
                  <w:ind w:right="355" w:firstLine="540"/>
                  <w:jc w:val="both"/>
                  <w:rPr>
                    <w:color w:val="808080"/>
                    <w:sz w:val="16"/>
                  </w:rPr>
                </w:pPr>
                <w:r>
                  <w:rPr>
                    <w:color w:val="808080"/>
                    <w:sz w:val="16"/>
                  </w:rPr>
                  <w:t>Документ подготовлен с использованием программного обеспечения «ПАНОРАМА»</w:t>
                </w:r>
              </w:p>
              <w:p w:rsidR="00B37174" w:rsidRDefault="00B37174" w:rsidP="00F65A45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174" w:rsidRDefault="00B37174" w:rsidP="00DA35FF">
      <w:pPr>
        <w:pStyle w:val="a9"/>
      </w:pPr>
      <w:r>
        <w:separator/>
      </w:r>
    </w:p>
  </w:footnote>
  <w:footnote w:type="continuationSeparator" w:id="1">
    <w:p w:rsidR="00B37174" w:rsidRDefault="00B37174" w:rsidP="00DA35FF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C5F11"/>
    <w:multiLevelType w:val="hybridMultilevel"/>
    <w:tmpl w:val="7236E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A0076B"/>
    <w:multiLevelType w:val="singleLevel"/>
    <w:tmpl w:val="7D280C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709E8"/>
    <w:rsid w:val="00007437"/>
    <w:rsid w:val="0002046B"/>
    <w:rsid w:val="00022AE4"/>
    <w:rsid w:val="00041CDA"/>
    <w:rsid w:val="00051474"/>
    <w:rsid w:val="000F6C47"/>
    <w:rsid w:val="001035EC"/>
    <w:rsid w:val="00144A4D"/>
    <w:rsid w:val="00181B08"/>
    <w:rsid w:val="00184160"/>
    <w:rsid w:val="001D4D42"/>
    <w:rsid w:val="00204F41"/>
    <w:rsid w:val="0022592E"/>
    <w:rsid w:val="00255B0F"/>
    <w:rsid w:val="00264FC1"/>
    <w:rsid w:val="00265DC4"/>
    <w:rsid w:val="002709E8"/>
    <w:rsid w:val="002D6987"/>
    <w:rsid w:val="002E697F"/>
    <w:rsid w:val="002F08CC"/>
    <w:rsid w:val="002F12F2"/>
    <w:rsid w:val="00335FF9"/>
    <w:rsid w:val="00346246"/>
    <w:rsid w:val="003620F0"/>
    <w:rsid w:val="003818DD"/>
    <w:rsid w:val="003C0609"/>
    <w:rsid w:val="003F7BA4"/>
    <w:rsid w:val="00460862"/>
    <w:rsid w:val="00471412"/>
    <w:rsid w:val="00473C4C"/>
    <w:rsid w:val="00484876"/>
    <w:rsid w:val="00485AAC"/>
    <w:rsid w:val="004A42A0"/>
    <w:rsid w:val="004D1627"/>
    <w:rsid w:val="004D3205"/>
    <w:rsid w:val="0050036C"/>
    <w:rsid w:val="00555C2E"/>
    <w:rsid w:val="005728AF"/>
    <w:rsid w:val="00584D32"/>
    <w:rsid w:val="00592A7B"/>
    <w:rsid w:val="005A70FE"/>
    <w:rsid w:val="005B44DE"/>
    <w:rsid w:val="005C1B32"/>
    <w:rsid w:val="005D7AC3"/>
    <w:rsid w:val="00614CC4"/>
    <w:rsid w:val="00625D5A"/>
    <w:rsid w:val="0067461A"/>
    <w:rsid w:val="006817CF"/>
    <w:rsid w:val="006E620B"/>
    <w:rsid w:val="006F5B03"/>
    <w:rsid w:val="00703030"/>
    <w:rsid w:val="007170C9"/>
    <w:rsid w:val="00732B48"/>
    <w:rsid w:val="0075627A"/>
    <w:rsid w:val="007876F2"/>
    <w:rsid w:val="00791A4A"/>
    <w:rsid w:val="007B5258"/>
    <w:rsid w:val="007E7BE9"/>
    <w:rsid w:val="007F0B68"/>
    <w:rsid w:val="0080429D"/>
    <w:rsid w:val="0080589F"/>
    <w:rsid w:val="00816F08"/>
    <w:rsid w:val="00840BE6"/>
    <w:rsid w:val="00842814"/>
    <w:rsid w:val="00892358"/>
    <w:rsid w:val="008A386D"/>
    <w:rsid w:val="008C014F"/>
    <w:rsid w:val="008D1F39"/>
    <w:rsid w:val="00900966"/>
    <w:rsid w:val="00914F06"/>
    <w:rsid w:val="00942D6C"/>
    <w:rsid w:val="009A7732"/>
    <w:rsid w:val="009C1355"/>
    <w:rsid w:val="00A10961"/>
    <w:rsid w:val="00A603A0"/>
    <w:rsid w:val="00A671E9"/>
    <w:rsid w:val="00A8466A"/>
    <w:rsid w:val="00B306E5"/>
    <w:rsid w:val="00B37174"/>
    <w:rsid w:val="00B97BC7"/>
    <w:rsid w:val="00BB287B"/>
    <w:rsid w:val="00BF1187"/>
    <w:rsid w:val="00C228CC"/>
    <w:rsid w:val="00C51B87"/>
    <w:rsid w:val="00C72E34"/>
    <w:rsid w:val="00C92C21"/>
    <w:rsid w:val="00CA0ACF"/>
    <w:rsid w:val="00CF2886"/>
    <w:rsid w:val="00D07132"/>
    <w:rsid w:val="00D232B1"/>
    <w:rsid w:val="00D31BD7"/>
    <w:rsid w:val="00D351F9"/>
    <w:rsid w:val="00D468F3"/>
    <w:rsid w:val="00D9609B"/>
    <w:rsid w:val="00DA35FF"/>
    <w:rsid w:val="00DD00BE"/>
    <w:rsid w:val="00DD031B"/>
    <w:rsid w:val="00DE3863"/>
    <w:rsid w:val="00E14E2C"/>
    <w:rsid w:val="00E30B7B"/>
    <w:rsid w:val="00E65CEE"/>
    <w:rsid w:val="00E75489"/>
    <w:rsid w:val="00E760B7"/>
    <w:rsid w:val="00E77C21"/>
    <w:rsid w:val="00E8104D"/>
    <w:rsid w:val="00E91622"/>
    <w:rsid w:val="00EA07CC"/>
    <w:rsid w:val="00EB5C47"/>
    <w:rsid w:val="00ED3202"/>
    <w:rsid w:val="00F45F58"/>
    <w:rsid w:val="00F65A45"/>
    <w:rsid w:val="00F96288"/>
    <w:rsid w:val="00FC4795"/>
    <w:rsid w:val="00FD068F"/>
    <w:rsid w:val="00FE4602"/>
    <w:rsid w:val="00FF3071"/>
    <w:rsid w:val="00FF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60862"/>
  </w:style>
  <w:style w:type="paragraph" w:styleId="1">
    <w:name w:val="heading 1"/>
    <w:basedOn w:val="a0"/>
    <w:next w:val="a0"/>
    <w:qFormat/>
    <w:rsid w:val="00460862"/>
    <w:pPr>
      <w:keepNext/>
      <w:autoSpaceDE w:val="0"/>
      <w:autoSpaceDN w:val="0"/>
      <w:spacing w:before="120"/>
      <w:jc w:val="center"/>
      <w:outlineLvl w:val="0"/>
    </w:pPr>
    <w:rPr>
      <w:rFonts w:ascii="Arial" w:hAnsi="Arial"/>
      <w:b/>
      <w:kern w:val="28"/>
      <w:sz w:val="24"/>
    </w:rPr>
  </w:style>
  <w:style w:type="paragraph" w:styleId="2">
    <w:name w:val="heading 2"/>
    <w:basedOn w:val="a0"/>
    <w:next w:val="a0"/>
    <w:qFormat/>
    <w:rsid w:val="00460862"/>
    <w:pPr>
      <w:keepNext/>
      <w:widowControl w:val="0"/>
      <w:outlineLvl w:val="1"/>
    </w:pPr>
    <w:rPr>
      <w:b/>
      <w:snapToGrid w:val="0"/>
    </w:rPr>
  </w:style>
  <w:style w:type="paragraph" w:styleId="3">
    <w:name w:val="heading 3"/>
    <w:basedOn w:val="a0"/>
    <w:next w:val="a0"/>
    <w:qFormat/>
    <w:rsid w:val="00460862"/>
    <w:pPr>
      <w:keepNext/>
      <w:ind w:left="1843"/>
      <w:outlineLvl w:val="2"/>
    </w:pPr>
    <w:rPr>
      <w:sz w:val="24"/>
    </w:rPr>
  </w:style>
  <w:style w:type="paragraph" w:styleId="4">
    <w:name w:val="heading 4"/>
    <w:basedOn w:val="a0"/>
    <w:next w:val="a0"/>
    <w:qFormat/>
    <w:rsid w:val="00460862"/>
    <w:pPr>
      <w:keepNext/>
      <w:outlineLvl w:val="3"/>
    </w:pPr>
    <w:rPr>
      <w:rFonts w:ascii="Arial CYR" w:hAnsi="Arial CYR"/>
      <w:b/>
      <w:sz w:val="22"/>
    </w:rPr>
  </w:style>
  <w:style w:type="paragraph" w:styleId="5">
    <w:name w:val="heading 5"/>
    <w:basedOn w:val="a0"/>
    <w:next w:val="a0"/>
    <w:qFormat/>
    <w:rsid w:val="00460862"/>
    <w:pPr>
      <w:keepNext/>
      <w:outlineLvl w:val="4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460862"/>
    <w:rPr>
      <w:sz w:val="24"/>
    </w:rPr>
  </w:style>
  <w:style w:type="paragraph" w:styleId="a4">
    <w:name w:val="Title"/>
    <w:basedOn w:val="a0"/>
    <w:qFormat/>
    <w:rsid w:val="00460862"/>
    <w:pPr>
      <w:jc w:val="center"/>
    </w:pPr>
    <w:rPr>
      <w:b/>
      <w:sz w:val="28"/>
    </w:rPr>
  </w:style>
  <w:style w:type="paragraph" w:customStyle="1" w:styleId="a">
    <w:name w:val="мар."/>
    <w:basedOn w:val="a0"/>
    <w:autoRedefine/>
    <w:rsid w:val="00460862"/>
    <w:pPr>
      <w:numPr>
        <w:numId w:val="1"/>
      </w:numPr>
      <w:jc w:val="both"/>
    </w:pPr>
    <w:rPr>
      <w:rFonts w:ascii="Arial" w:hAnsi="Arial"/>
    </w:rPr>
  </w:style>
  <w:style w:type="paragraph" w:customStyle="1" w:styleId="11">
    <w:name w:val="Обычный1"/>
    <w:basedOn w:val="a0"/>
    <w:autoRedefine/>
    <w:rsid w:val="00460862"/>
    <w:pPr>
      <w:ind w:firstLine="567"/>
      <w:jc w:val="both"/>
    </w:pPr>
    <w:rPr>
      <w:rFonts w:ascii="Arial" w:hAnsi="Arial"/>
      <w:snapToGrid w:val="0"/>
    </w:rPr>
  </w:style>
  <w:style w:type="paragraph" w:styleId="a5">
    <w:name w:val="Body Text Indent"/>
    <w:basedOn w:val="a0"/>
    <w:rsid w:val="00460862"/>
    <w:pPr>
      <w:ind w:left="1843" w:firstLine="317"/>
      <w:jc w:val="both"/>
    </w:pPr>
    <w:rPr>
      <w:sz w:val="24"/>
    </w:rPr>
  </w:style>
  <w:style w:type="paragraph" w:customStyle="1" w:styleId="HLP">
    <w:name w:val="HLP"/>
    <w:basedOn w:val="1"/>
    <w:next w:val="a0"/>
    <w:autoRedefine/>
    <w:rsid w:val="00460862"/>
    <w:pPr>
      <w:autoSpaceDE/>
      <w:autoSpaceDN/>
      <w:spacing w:before="0"/>
    </w:pPr>
    <w:rPr>
      <w:snapToGrid w:val="0"/>
      <w:sz w:val="20"/>
    </w:rPr>
  </w:style>
  <w:style w:type="paragraph" w:customStyle="1" w:styleId="20">
    <w:name w:val="Стиль 2 столбца (по центру)"/>
    <w:basedOn w:val="a0"/>
    <w:rsid w:val="00460862"/>
    <w:pPr>
      <w:jc w:val="center"/>
    </w:pPr>
    <w:rPr>
      <w:rFonts w:ascii="Arial" w:hAnsi="Arial"/>
      <w:sz w:val="24"/>
    </w:rPr>
  </w:style>
  <w:style w:type="paragraph" w:customStyle="1" w:styleId="a6">
    <w:name w:val="Основа для док."/>
    <w:basedOn w:val="a0"/>
    <w:rsid w:val="00460862"/>
    <w:pPr>
      <w:ind w:firstLine="284"/>
      <w:jc w:val="both"/>
    </w:pPr>
    <w:rPr>
      <w:rFonts w:ascii="Arial" w:hAnsi="Arial"/>
      <w:sz w:val="24"/>
    </w:rPr>
  </w:style>
  <w:style w:type="paragraph" w:customStyle="1" w:styleId="a7">
    <w:name w:val="марк основ"/>
    <w:basedOn w:val="a6"/>
    <w:rsid w:val="00460862"/>
    <w:pPr>
      <w:spacing w:before="120" w:after="120"/>
    </w:pPr>
    <w:rPr>
      <w:b/>
    </w:rPr>
  </w:style>
  <w:style w:type="table" w:styleId="a8">
    <w:name w:val="Table Grid"/>
    <w:basedOn w:val="a2"/>
    <w:rsid w:val="002D6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rsid w:val="00B97BC7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B97BC7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B97BC7"/>
  </w:style>
  <w:style w:type="paragraph" w:customStyle="1" w:styleId="ac">
    <w:name w:val="Виды заголовок"/>
    <w:next w:val="a0"/>
    <w:rsid w:val="00A603A0"/>
    <w:pPr>
      <w:spacing w:before="160" w:after="60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Panorama\PanEdit11\geodesy.dot\00_MejPl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00_MejPlan</Template>
  <TotalTime>8</TotalTime>
  <Pages>189</Pages>
  <Words>42987</Words>
  <Characters>245030</Characters>
  <Application>Microsoft Office Word</Application>
  <DocSecurity>0</DocSecurity>
  <Lines>2041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</vt:lpstr>
    </vt:vector>
  </TitlesOfParts>
  <Company>КБ "Панорама"</Company>
  <LinksUpToDate>false</LinksUpToDate>
  <CharactersWithSpaces>287443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</dc:title>
  <dc:subject>Межевой план</dc:subject>
  <dc:creator>pochinina</dc:creator>
  <cp:lastModifiedBy>chugreeva</cp:lastModifiedBy>
  <cp:revision>5</cp:revision>
  <cp:lastPrinted>1900-12-31T21:00:00Z</cp:lastPrinted>
  <dcterms:created xsi:type="dcterms:W3CDTF">2019-12-16T05:28:00Z</dcterms:created>
  <dcterms:modified xsi:type="dcterms:W3CDTF">2019-12-16T05:36:00Z</dcterms:modified>
</cp:coreProperties>
</file>